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05138" w14:textId="77777777" w:rsidR="00394438" w:rsidRDefault="00335595" w:rsidP="00335595">
      <w:pPr>
        <w:autoSpaceDE w:val="0"/>
        <w:autoSpaceDN w:val="0"/>
        <w:adjustRightInd w:val="0"/>
        <w:spacing w:before="53" w:line="283" w:lineRule="exact"/>
        <w:ind w:left="730" w:right="1008"/>
        <w:jc w:val="center"/>
        <w:rPr>
          <w:rFonts w:cs="Calibri"/>
          <w:b/>
          <w:bCs/>
        </w:rPr>
      </w:pPr>
      <w:r w:rsidRPr="00A52C63">
        <w:rPr>
          <w:rFonts w:cs="Calibri"/>
          <w:b/>
          <w:bCs/>
        </w:rPr>
        <w:t>RAPORT DOTYCZĄCY BEZPIECZEŃS</w:t>
      </w:r>
      <w:r w:rsidR="00A52C63">
        <w:rPr>
          <w:rFonts w:cs="Calibri"/>
          <w:b/>
          <w:bCs/>
        </w:rPr>
        <w:t xml:space="preserve">TWA PRACY </w:t>
      </w:r>
      <w:r w:rsidR="00055070">
        <w:rPr>
          <w:rFonts w:cs="Calibri"/>
          <w:b/>
          <w:bCs/>
        </w:rPr>
        <w:t xml:space="preserve">I OCHRONY ZDROWIA </w:t>
      </w:r>
      <w:r w:rsidR="00A52C63">
        <w:rPr>
          <w:rFonts w:cs="Calibri"/>
          <w:b/>
          <w:bCs/>
        </w:rPr>
        <w:t xml:space="preserve">DLA ZADANIA </w:t>
      </w:r>
      <w:r w:rsidRPr="00A52C63">
        <w:rPr>
          <w:rFonts w:cs="Calibri"/>
          <w:b/>
          <w:bCs/>
        </w:rPr>
        <w:t xml:space="preserve">……………………… ZGODNIE Z UMOWĄ NR </w:t>
      </w:r>
      <w:r w:rsidR="00D86994" w:rsidRPr="00A52C63">
        <w:rPr>
          <w:rFonts w:cs="Calibri"/>
          <w:b/>
          <w:bCs/>
        </w:rPr>
        <w:t>…………………………….</w:t>
      </w:r>
      <w:r w:rsidR="00394438">
        <w:rPr>
          <w:rFonts w:cs="Calibri"/>
          <w:b/>
          <w:bCs/>
        </w:rPr>
        <w:t xml:space="preserve"> </w:t>
      </w:r>
    </w:p>
    <w:p w14:paraId="1258A2B8" w14:textId="77777777" w:rsidR="00335595" w:rsidRDefault="00394438" w:rsidP="00335595">
      <w:pPr>
        <w:autoSpaceDE w:val="0"/>
        <w:autoSpaceDN w:val="0"/>
        <w:adjustRightInd w:val="0"/>
        <w:spacing w:before="53" w:line="283" w:lineRule="exact"/>
        <w:ind w:left="730" w:right="1008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za okres: ……………………………………..………..</w:t>
      </w:r>
    </w:p>
    <w:p w14:paraId="6D672A5C" w14:textId="77777777" w:rsidR="00A52C63" w:rsidRPr="00A52C63" w:rsidRDefault="00A52C63" w:rsidP="00335595">
      <w:pPr>
        <w:autoSpaceDE w:val="0"/>
        <w:autoSpaceDN w:val="0"/>
        <w:adjustRightInd w:val="0"/>
        <w:spacing w:before="53" w:line="283" w:lineRule="exact"/>
        <w:ind w:left="730" w:right="1008"/>
        <w:jc w:val="center"/>
        <w:rPr>
          <w:rFonts w:cs="Calibri"/>
          <w:b/>
          <w:bCs/>
        </w:rPr>
      </w:pPr>
    </w:p>
    <w:p w14:paraId="29D0EA22" w14:textId="77777777" w:rsidR="00335595" w:rsidRPr="00A52C63" w:rsidRDefault="00335595" w:rsidP="00335595">
      <w:pPr>
        <w:autoSpaceDE w:val="0"/>
        <w:autoSpaceDN w:val="0"/>
        <w:adjustRightInd w:val="0"/>
        <w:spacing w:before="53" w:line="283" w:lineRule="exact"/>
        <w:ind w:left="730" w:right="1008"/>
        <w:jc w:val="both"/>
        <w:rPr>
          <w:rFonts w:cs="Calibri"/>
          <w:bCs/>
        </w:rPr>
      </w:pPr>
      <w:r w:rsidRPr="00A52C63">
        <w:rPr>
          <w:rFonts w:cs="Calibri"/>
          <w:bCs/>
        </w:rPr>
        <w:t xml:space="preserve">Listę kontrolną stanowi zbiór pytań obejmujących podstawowe zagadnienia wchodzące w zakres bezpieczeństwa pracy na budowie. Służy ona do przeprowadzania samokontroli stanu bezpieczeństwa pracy przez osoby sprawujące nadzór techniczny na budowie oraz do oceny, w jakim stopniu kierowana przez nich budowa odpowiada wymogom prawa pracy. </w:t>
      </w:r>
    </w:p>
    <w:p w14:paraId="4EB2E49B" w14:textId="77777777" w:rsidR="00335595" w:rsidRPr="00A52C63" w:rsidRDefault="00335595" w:rsidP="00335595">
      <w:pPr>
        <w:autoSpaceDE w:val="0"/>
        <w:autoSpaceDN w:val="0"/>
        <w:adjustRightInd w:val="0"/>
        <w:spacing w:before="53" w:line="283" w:lineRule="exact"/>
        <w:ind w:left="730" w:right="1008"/>
        <w:jc w:val="both"/>
        <w:rPr>
          <w:rFonts w:cs="Calibri"/>
          <w:bCs/>
        </w:rPr>
      </w:pPr>
      <w:r w:rsidRPr="00A52C63">
        <w:rPr>
          <w:rFonts w:cs="Calibri"/>
          <w:bCs/>
        </w:rPr>
        <w:t>Lista pozwala rozpoznać występujące na budowie nieprawidłowości i zagrożenia dla bezpieczeństwa pracujących na niej osób, a także ułatwia doprowadzenie do stanu zgodności z wymogami praw</w:t>
      </w:r>
      <w:r w:rsidR="000318F4">
        <w:rPr>
          <w:rFonts w:cs="Calibri"/>
          <w:bCs/>
        </w:rPr>
        <w:t xml:space="preserve">a, w szczególności z przepisami </w:t>
      </w:r>
      <w:r w:rsidR="00394438">
        <w:rPr>
          <w:rFonts w:cs="Calibri"/>
          <w:bCs/>
        </w:rPr>
        <w:t>BHP</w:t>
      </w:r>
      <w:r w:rsidRPr="00A52C63">
        <w:rPr>
          <w:rFonts w:cs="Calibri"/>
          <w:bCs/>
        </w:rPr>
        <w:t xml:space="preserve">. </w:t>
      </w:r>
    </w:p>
    <w:p w14:paraId="3FF8E85F" w14:textId="77777777" w:rsidR="00D86994" w:rsidRPr="00A52C63" w:rsidRDefault="00D86994" w:rsidP="00D86994">
      <w:pPr>
        <w:numPr>
          <w:ilvl w:val="0"/>
          <w:numId w:val="13"/>
        </w:numPr>
        <w:autoSpaceDE w:val="0"/>
        <w:autoSpaceDN w:val="0"/>
        <w:adjustRightInd w:val="0"/>
        <w:spacing w:before="53" w:line="283" w:lineRule="exact"/>
        <w:ind w:right="1008"/>
        <w:jc w:val="both"/>
        <w:rPr>
          <w:rFonts w:cs="Calibri"/>
          <w:b/>
          <w:bCs/>
        </w:rPr>
      </w:pPr>
      <w:r w:rsidRPr="00A52C63">
        <w:rPr>
          <w:rFonts w:cs="Calibri"/>
          <w:b/>
          <w:bCs/>
        </w:rPr>
        <w:t>Dane dotyczące przedmiotu umowy</w:t>
      </w:r>
    </w:p>
    <w:p w14:paraId="4AF76B17" w14:textId="77777777" w:rsidR="00A868C1" w:rsidRDefault="00A868C1" w:rsidP="00D86994">
      <w:pPr>
        <w:numPr>
          <w:ilvl w:val="1"/>
          <w:numId w:val="13"/>
        </w:numPr>
        <w:autoSpaceDE w:val="0"/>
        <w:autoSpaceDN w:val="0"/>
        <w:adjustRightInd w:val="0"/>
        <w:spacing w:before="53" w:line="283" w:lineRule="exact"/>
        <w:ind w:right="1008"/>
        <w:jc w:val="both"/>
        <w:rPr>
          <w:rFonts w:cs="Calibri"/>
          <w:bCs/>
        </w:rPr>
      </w:pPr>
      <w:r>
        <w:rPr>
          <w:rFonts w:cs="Calibri"/>
          <w:bCs/>
        </w:rPr>
        <w:t>Nazwa Wykonawcy: ……………………………………………………………………..</w:t>
      </w:r>
    </w:p>
    <w:p w14:paraId="10D41E63" w14:textId="77777777" w:rsidR="00D86994" w:rsidRPr="00A52C63" w:rsidRDefault="00D86994" w:rsidP="00D86994">
      <w:pPr>
        <w:numPr>
          <w:ilvl w:val="1"/>
          <w:numId w:val="13"/>
        </w:numPr>
        <w:autoSpaceDE w:val="0"/>
        <w:autoSpaceDN w:val="0"/>
        <w:adjustRightInd w:val="0"/>
        <w:spacing w:before="53" w:line="283" w:lineRule="exact"/>
        <w:ind w:right="1008"/>
        <w:jc w:val="both"/>
        <w:rPr>
          <w:rFonts w:cs="Calibri"/>
          <w:bCs/>
        </w:rPr>
      </w:pPr>
      <w:r w:rsidRPr="00A52C63">
        <w:rPr>
          <w:rFonts w:cs="Calibri"/>
          <w:bCs/>
        </w:rPr>
        <w:t>Miejsce pracy: ………………………………………………………………………………</w:t>
      </w:r>
    </w:p>
    <w:p w14:paraId="349E64F4" w14:textId="77777777" w:rsidR="00D86994" w:rsidRPr="00A52C63" w:rsidRDefault="00D86994" w:rsidP="00D86994">
      <w:pPr>
        <w:numPr>
          <w:ilvl w:val="1"/>
          <w:numId w:val="13"/>
        </w:numPr>
        <w:autoSpaceDE w:val="0"/>
        <w:autoSpaceDN w:val="0"/>
        <w:adjustRightInd w:val="0"/>
        <w:spacing w:before="53" w:line="283" w:lineRule="exact"/>
        <w:ind w:right="1008"/>
        <w:jc w:val="both"/>
        <w:rPr>
          <w:rFonts w:cs="Calibri"/>
          <w:bCs/>
        </w:rPr>
      </w:pPr>
      <w:r w:rsidRPr="00A52C63">
        <w:rPr>
          <w:rFonts w:cs="Calibri"/>
          <w:bCs/>
        </w:rPr>
        <w:t>Opis prowadzonych prac: ……………………………………………………………..</w:t>
      </w:r>
    </w:p>
    <w:p w14:paraId="3B93A5D4" w14:textId="77777777" w:rsidR="00D86994" w:rsidRPr="00A52C63" w:rsidRDefault="00D86994" w:rsidP="00D86994">
      <w:pPr>
        <w:numPr>
          <w:ilvl w:val="0"/>
          <w:numId w:val="13"/>
        </w:numPr>
        <w:autoSpaceDE w:val="0"/>
        <w:autoSpaceDN w:val="0"/>
        <w:adjustRightInd w:val="0"/>
        <w:spacing w:before="53" w:line="283" w:lineRule="exact"/>
        <w:ind w:right="1008"/>
        <w:jc w:val="both"/>
        <w:rPr>
          <w:rFonts w:cs="Calibri"/>
          <w:b/>
          <w:bCs/>
        </w:rPr>
      </w:pPr>
      <w:r w:rsidRPr="00A52C63">
        <w:rPr>
          <w:rFonts w:cs="Calibri"/>
          <w:b/>
          <w:bCs/>
        </w:rPr>
        <w:t>Dane dotyczące zatrudnienia:</w:t>
      </w:r>
    </w:p>
    <w:p w14:paraId="2A4D90E8" w14:textId="77777777" w:rsidR="00D86994" w:rsidRPr="00A52C63" w:rsidRDefault="00D86994" w:rsidP="00D86994">
      <w:pPr>
        <w:numPr>
          <w:ilvl w:val="1"/>
          <w:numId w:val="14"/>
        </w:numPr>
        <w:autoSpaceDE w:val="0"/>
        <w:autoSpaceDN w:val="0"/>
        <w:adjustRightInd w:val="0"/>
        <w:spacing w:before="53" w:line="283" w:lineRule="exact"/>
        <w:ind w:right="1008"/>
        <w:jc w:val="both"/>
        <w:rPr>
          <w:rFonts w:cs="Calibri"/>
          <w:bCs/>
        </w:rPr>
      </w:pPr>
      <w:r w:rsidRPr="00A52C63">
        <w:rPr>
          <w:rFonts w:cs="Calibri"/>
          <w:bCs/>
        </w:rPr>
        <w:t>Liczba pracujących ogółem: …………………………………………………………</w:t>
      </w:r>
    </w:p>
    <w:p w14:paraId="7CBCD46B" w14:textId="77777777" w:rsidR="00D86994" w:rsidRPr="00A52C63" w:rsidRDefault="00D86994" w:rsidP="00D86994">
      <w:pPr>
        <w:numPr>
          <w:ilvl w:val="1"/>
          <w:numId w:val="14"/>
        </w:numPr>
        <w:autoSpaceDE w:val="0"/>
        <w:autoSpaceDN w:val="0"/>
        <w:adjustRightInd w:val="0"/>
        <w:spacing w:before="53" w:line="283" w:lineRule="exact"/>
        <w:ind w:right="1008"/>
        <w:jc w:val="both"/>
        <w:rPr>
          <w:rFonts w:cs="Calibri"/>
          <w:bCs/>
        </w:rPr>
      </w:pPr>
      <w:r w:rsidRPr="00A52C63">
        <w:rPr>
          <w:rFonts w:cs="Calibri"/>
          <w:bCs/>
        </w:rPr>
        <w:t>Liczba zatrudnionych: …………………………………………………………………..</w:t>
      </w:r>
    </w:p>
    <w:p w14:paraId="732DF94A" w14:textId="77777777" w:rsidR="00D86994" w:rsidRPr="00A52C63" w:rsidRDefault="00D86994" w:rsidP="00D86994">
      <w:pPr>
        <w:numPr>
          <w:ilvl w:val="1"/>
          <w:numId w:val="14"/>
        </w:numPr>
        <w:autoSpaceDE w:val="0"/>
        <w:autoSpaceDN w:val="0"/>
        <w:adjustRightInd w:val="0"/>
        <w:spacing w:before="53" w:line="283" w:lineRule="exact"/>
        <w:ind w:right="1008"/>
        <w:jc w:val="both"/>
        <w:rPr>
          <w:rFonts w:cs="Calibri"/>
          <w:bCs/>
        </w:rPr>
      </w:pPr>
      <w:r w:rsidRPr="00A52C63">
        <w:rPr>
          <w:rFonts w:cs="Calibri"/>
          <w:bCs/>
        </w:rPr>
        <w:t>Dane dotyczące Podwykonawców:</w:t>
      </w:r>
    </w:p>
    <w:p w14:paraId="45C185CB" w14:textId="77777777" w:rsidR="00D86994" w:rsidRPr="00A52C63" w:rsidRDefault="00D86994" w:rsidP="00D86994">
      <w:pPr>
        <w:autoSpaceDE w:val="0"/>
        <w:autoSpaceDN w:val="0"/>
        <w:adjustRightInd w:val="0"/>
        <w:spacing w:before="53" w:line="283" w:lineRule="exact"/>
        <w:ind w:left="1450" w:right="1008"/>
        <w:jc w:val="both"/>
        <w:rPr>
          <w:rFonts w:cs="Calibri"/>
          <w:bCs/>
        </w:rPr>
      </w:pPr>
    </w:p>
    <w:tbl>
      <w:tblPr>
        <w:tblW w:w="8788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3"/>
        <w:gridCol w:w="2268"/>
        <w:gridCol w:w="2268"/>
        <w:gridCol w:w="2759"/>
      </w:tblGrid>
      <w:tr w:rsidR="00D86994" w:rsidRPr="00F071D2" w14:paraId="2671B09A" w14:textId="77777777" w:rsidTr="00CD433E">
        <w:tc>
          <w:tcPr>
            <w:tcW w:w="1493" w:type="dxa"/>
            <w:shd w:val="clear" w:color="auto" w:fill="E36C0A"/>
          </w:tcPr>
          <w:p w14:paraId="2C36849B" w14:textId="77777777" w:rsidR="00D86994" w:rsidRPr="00F071D2" w:rsidRDefault="00D86994" w:rsidP="00F071D2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cs="Calibri"/>
                <w:b/>
                <w:bCs/>
              </w:rPr>
            </w:pPr>
            <w:r w:rsidRPr="00F071D2">
              <w:rPr>
                <w:rFonts w:cs="Calibri"/>
                <w:b/>
                <w:bCs/>
              </w:rPr>
              <w:t>L.P</w:t>
            </w:r>
          </w:p>
        </w:tc>
        <w:tc>
          <w:tcPr>
            <w:tcW w:w="2268" w:type="dxa"/>
            <w:shd w:val="clear" w:color="auto" w:fill="E36C0A"/>
          </w:tcPr>
          <w:p w14:paraId="4289E934" w14:textId="77777777" w:rsidR="00D86994" w:rsidRPr="00F071D2" w:rsidRDefault="00D86994" w:rsidP="00F071D2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cs="Calibri"/>
                <w:b/>
                <w:bCs/>
              </w:rPr>
            </w:pPr>
            <w:r w:rsidRPr="00F071D2">
              <w:rPr>
                <w:rFonts w:cs="Calibri"/>
                <w:b/>
                <w:bCs/>
              </w:rPr>
              <w:t>Nazwa firmy</w:t>
            </w:r>
          </w:p>
        </w:tc>
        <w:tc>
          <w:tcPr>
            <w:tcW w:w="2268" w:type="dxa"/>
            <w:shd w:val="clear" w:color="auto" w:fill="E36C0A"/>
          </w:tcPr>
          <w:p w14:paraId="3FC440E3" w14:textId="77777777" w:rsidR="00D86994" w:rsidRPr="00F071D2" w:rsidRDefault="00D86994" w:rsidP="00F071D2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cs="Calibri"/>
                <w:b/>
                <w:bCs/>
              </w:rPr>
            </w:pPr>
            <w:r w:rsidRPr="00F071D2">
              <w:rPr>
                <w:rFonts w:cs="Calibri"/>
                <w:b/>
                <w:bCs/>
              </w:rPr>
              <w:t>Zakres prac</w:t>
            </w:r>
          </w:p>
        </w:tc>
        <w:tc>
          <w:tcPr>
            <w:tcW w:w="2759" w:type="dxa"/>
            <w:shd w:val="clear" w:color="auto" w:fill="E36C0A"/>
          </w:tcPr>
          <w:p w14:paraId="66FA2BDD" w14:textId="77777777" w:rsidR="00D86994" w:rsidRPr="00F071D2" w:rsidRDefault="00D86994" w:rsidP="00F071D2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cs="Calibri"/>
                <w:b/>
                <w:bCs/>
              </w:rPr>
            </w:pPr>
            <w:r w:rsidRPr="00F071D2">
              <w:rPr>
                <w:rFonts w:cs="Calibri"/>
                <w:b/>
                <w:bCs/>
              </w:rPr>
              <w:t>Liczba pracowników</w:t>
            </w:r>
          </w:p>
        </w:tc>
      </w:tr>
      <w:tr w:rsidR="00D86994" w:rsidRPr="00F071D2" w14:paraId="4D57A3B6" w14:textId="77777777" w:rsidTr="00CD433E">
        <w:tc>
          <w:tcPr>
            <w:tcW w:w="1493" w:type="dxa"/>
            <w:shd w:val="clear" w:color="auto" w:fill="auto"/>
          </w:tcPr>
          <w:p w14:paraId="7290CC53" w14:textId="77777777" w:rsidR="00D86994" w:rsidRPr="00F071D2" w:rsidRDefault="00D86994" w:rsidP="00F071D2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268" w:type="dxa"/>
            <w:shd w:val="clear" w:color="auto" w:fill="auto"/>
          </w:tcPr>
          <w:p w14:paraId="37FB77D3" w14:textId="77777777" w:rsidR="00D86994" w:rsidRPr="00F071D2" w:rsidRDefault="00D86994" w:rsidP="00F071D2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268" w:type="dxa"/>
            <w:shd w:val="clear" w:color="auto" w:fill="auto"/>
          </w:tcPr>
          <w:p w14:paraId="4530B43E" w14:textId="77777777" w:rsidR="00D86994" w:rsidRPr="00F071D2" w:rsidRDefault="00D86994" w:rsidP="00F071D2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759" w:type="dxa"/>
            <w:shd w:val="clear" w:color="auto" w:fill="auto"/>
          </w:tcPr>
          <w:p w14:paraId="787F7926" w14:textId="77777777" w:rsidR="00D86994" w:rsidRPr="00F071D2" w:rsidRDefault="00D86994" w:rsidP="00F071D2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D86994" w:rsidRPr="00F071D2" w14:paraId="70934149" w14:textId="77777777" w:rsidTr="00CD433E">
        <w:tc>
          <w:tcPr>
            <w:tcW w:w="1493" w:type="dxa"/>
            <w:shd w:val="clear" w:color="auto" w:fill="auto"/>
          </w:tcPr>
          <w:p w14:paraId="36304F2A" w14:textId="77777777" w:rsidR="00D86994" w:rsidRPr="00F071D2" w:rsidRDefault="00D86994" w:rsidP="00F071D2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268" w:type="dxa"/>
            <w:shd w:val="clear" w:color="auto" w:fill="auto"/>
          </w:tcPr>
          <w:p w14:paraId="7659D41F" w14:textId="77777777" w:rsidR="00D86994" w:rsidRPr="00F071D2" w:rsidRDefault="00D86994" w:rsidP="00F071D2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268" w:type="dxa"/>
            <w:shd w:val="clear" w:color="auto" w:fill="auto"/>
          </w:tcPr>
          <w:p w14:paraId="6F2BAF9B" w14:textId="77777777" w:rsidR="00D86994" w:rsidRPr="00F071D2" w:rsidRDefault="00D86994" w:rsidP="00F071D2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759" w:type="dxa"/>
            <w:shd w:val="clear" w:color="auto" w:fill="auto"/>
          </w:tcPr>
          <w:p w14:paraId="79FCC15F" w14:textId="77777777" w:rsidR="00D86994" w:rsidRPr="00F071D2" w:rsidRDefault="00D86994" w:rsidP="00F071D2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D86994" w:rsidRPr="00F071D2" w14:paraId="14BE5B7F" w14:textId="77777777" w:rsidTr="00CD433E">
        <w:tc>
          <w:tcPr>
            <w:tcW w:w="1493" w:type="dxa"/>
            <w:shd w:val="clear" w:color="auto" w:fill="auto"/>
          </w:tcPr>
          <w:p w14:paraId="5C3C7D63" w14:textId="77777777" w:rsidR="00D86994" w:rsidRPr="00F071D2" w:rsidRDefault="00D86994" w:rsidP="00F071D2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268" w:type="dxa"/>
            <w:shd w:val="clear" w:color="auto" w:fill="auto"/>
          </w:tcPr>
          <w:p w14:paraId="17A32026" w14:textId="77777777" w:rsidR="00D86994" w:rsidRPr="00F071D2" w:rsidRDefault="00D86994" w:rsidP="00F071D2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268" w:type="dxa"/>
            <w:shd w:val="clear" w:color="auto" w:fill="auto"/>
          </w:tcPr>
          <w:p w14:paraId="68151BD5" w14:textId="77777777" w:rsidR="00D86994" w:rsidRPr="00F071D2" w:rsidRDefault="00D86994" w:rsidP="00F071D2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759" w:type="dxa"/>
            <w:shd w:val="clear" w:color="auto" w:fill="auto"/>
          </w:tcPr>
          <w:p w14:paraId="0CD9A5E8" w14:textId="77777777" w:rsidR="00D86994" w:rsidRPr="00F071D2" w:rsidRDefault="00D86994" w:rsidP="00F071D2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581FA6" w:rsidRPr="00F071D2" w14:paraId="4DB9262A" w14:textId="77777777" w:rsidTr="00CD433E">
        <w:tc>
          <w:tcPr>
            <w:tcW w:w="1493" w:type="dxa"/>
            <w:shd w:val="clear" w:color="auto" w:fill="auto"/>
          </w:tcPr>
          <w:p w14:paraId="65C8E309" w14:textId="77777777" w:rsidR="00581FA6" w:rsidRPr="00F071D2" w:rsidRDefault="00581FA6" w:rsidP="00F071D2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268" w:type="dxa"/>
            <w:shd w:val="clear" w:color="auto" w:fill="auto"/>
          </w:tcPr>
          <w:p w14:paraId="66BAD08B" w14:textId="77777777" w:rsidR="00581FA6" w:rsidRPr="00F071D2" w:rsidRDefault="00581FA6" w:rsidP="00F071D2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268" w:type="dxa"/>
            <w:shd w:val="clear" w:color="auto" w:fill="auto"/>
          </w:tcPr>
          <w:p w14:paraId="27DF6380" w14:textId="77777777" w:rsidR="00581FA6" w:rsidRPr="00F071D2" w:rsidRDefault="00581FA6" w:rsidP="00F071D2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759" w:type="dxa"/>
            <w:shd w:val="clear" w:color="auto" w:fill="auto"/>
          </w:tcPr>
          <w:p w14:paraId="3FF8FAC5" w14:textId="77777777" w:rsidR="00581FA6" w:rsidRPr="00F071D2" w:rsidRDefault="00581FA6" w:rsidP="00F071D2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</w:tbl>
    <w:p w14:paraId="52FA07DA" w14:textId="77777777" w:rsidR="00D86994" w:rsidRPr="00A52C63" w:rsidRDefault="00E55DEE" w:rsidP="00581FA6">
      <w:pPr>
        <w:numPr>
          <w:ilvl w:val="0"/>
          <w:numId w:val="14"/>
        </w:numPr>
        <w:autoSpaceDE w:val="0"/>
        <w:autoSpaceDN w:val="0"/>
        <w:adjustRightInd w:val="0"/>
        <w:spacing w:before="53" w:line="283" w:lineRule="exact"/>
        <w:ind w:left="709" w:right="1008" w:firstLine="0"/>
        <w:jc w:val="both"/>
        <w:rPr>
          <w:rFonts w:cs="Calibri"/>
          <w:b/>
          <w:bCs/>
        </w:rPr>
      </w:pPr>
      <w:r w:rsidRPr="00A52C63">
        <w:rPr>
          <w:rFonts w:cs="Calibri"/>
          <w:b/>
          <w:bCs/>
        </w:rPr>
        <w:t>Badane obszary</w:t>
      </w:r>
      <w:r w:rsidR="004C0889">
        <w:rPr>
          <w:rFonts w:cs="Calibri"/>
          <w:b/>
          <w:bCs/>
        </w:rPr>
        <w:t>*</w:t>
      </w:r>
    </w:p>
    <w:tbl>
      <w:tblPr>
        <w:tblpPr w:leftFromText="141" w:rightFromText="141" w:vertAnchor="text" w:tblpX="500" w:tblpY="1"/>
        <w:tblOverlap w:val="never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8"/>
        <w:gridCol w:w="1982"/>
        <w:gridCol w:w="2131"/>
      </w:tblGrid>
      <w:tr w:rsidR="00581FA6" w:rsidRPr="00F071D2" w14:paraId="62DBDE51" w14:textId="77777777" w:rsidTr="00207734">
        <w:tc>
          <w:tcPr>
            <w:tcW w:w="5668" w:type="dxa"/>
            <w:shd w:val="clear" w:color="auto" w:fill="E36C0A"/>
          </w:tcPr>
          <w:p w14:paraId="5D0C13EE" w14:textId="77777777" w:rsidR="00581FA6" w:rsidRPr="00F071D2" w:rsidRDefault="00581FA6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rPr>
                <w:rFonts w:cs="Calibri"/>
                <w:b/>
                <w:bCs/>
              </w:rPr>
            </w:pPr>
            <w:r w:rsidRPr="00F071D2">
              <w:rPr>
                <w:rFonts w:cs="Calibri"/>
                <w:b/>
                <w:bCs/>
              </w:rPr>
              <w:t xml:space="preserve">Zakres </w:t>
            </w:r>
          </w:p>
        </w:tc>
        <w:tc>
          <w:tcPr>
            <w:tcW w:w="1982" w:type="dxa"/>
            <w:shd w:val="clear" w:color="auto" w:fill="E36C0A"/>
          </w:tcPr>
          <w:p w14:paraId="33657438" w14:textId="77777777" w:rsidR="00581FA6" w:rsidRPr="00F071D2" w:rsidRDefault="00581FA6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/>
                <w:bCs/>
              </w:rPr>
            </w:pPr>
            <w:r w:rsidRPr="00F071D2">
              <w:rPr>
                <w:rFonts w:cs="Calibri"/>
                <w:b/>
                <w:bCs/>
              </w:rPr>
              <w:t>TAK/NIE</w:t>
            </w:r>
          </w:p>
        </w:tc>
        <w:tc>
          <w:tcPr>
            <w:tcW w:w="2131" w:type="dxa"/>
            <w:shd w:val="clear" w:color="auto" w:fill="E36C0A"/>
          </w:tcPr>
          <w:p w14:paraId="56284B41" w14:textId="77777777" w:rsidR="00581FA6" w:rsidRPr="00F071D2" w:rsidRDefault="00581FA6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/>
                <w:bCs/>
              </w:rPr>
            </w:pPr>
            <w:r w:rsidRPr="00F071D2">
              <w:rPr>
                <w:rFonts w:cs="Calibri"/>
                <w:b/>
                <w:bCs/>
              </w:rPr>
              <w:t>UWAGI</w:t>
            </w:r>
          </w:p>
        </w:tc>
      </w:tr>
      <w:tr w:rsidR="00E55DEE" w:rsidRPr="00F071D2" w14:paraId="41310079" w14:textId="77777777" w:rsidTr="00207734">
        <w:tc>
          <w:tcPr>
            <w:tcW w:w="9781" w:type="dxa"/>
            <w:gridSpan w:val="3"/>
            <w:shd w:val="clear" w:color="auto" w:fill="E36C0A"/>
          </w:tcPr>
          <w:p w14:paraId="27ECC43C" w14:textId="77777777" w:rsidR="00E55DEE" w:rsidRPr="00F071D2" w:rsidRDefault="00E55DEE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cs="Calibri"/>
                <w:b/>
                <w:bCs/>
              </w:rPr>
            </w:pPr>
            <w:r w:rsidRPr="00F071D2">
              <w:rPr>
                <w:rFonts w:cs="Calibri"/>
                <w:b/>
                <w:bCs/>
              </w:rPr>
              <w:t>Przygotowanie i organizacja budowy</w:t>
            </w:r>
          </w:p>
        </w:tc>
      </w:tr>
      <w:tr w:rsidR="00581FA6" w:rsidRPr="00F071D2" w14:paraId="475009CB" w14:textId="77777777" w:rsidTr="00207734">
        <w:tc>
          <w:tcPr>
            <w:tcW w:w="5668" w:type="dxa"/>
            <w:shd w:val="clear" w:color="auto" w:fill="auto"/>
          </w:tcPr>
          <w:p w14:paraId="0FEBF129" w14:textId="77777777" w:rsidR="00581FA6" w:rsidRPr="00F071D2" w:rsidRDefault="00581FA6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rPr>
                <w:rFonts w:cs="Calibri"/>
                <w:bCs/>
              </w:rPr>
            </w:pPr>
            <w:r w:rsidRPr="00F071D2">
              <w:rPr>
                <w:rFonts w:cs="Calibri"/>
                <w:bCs/>
              </w:rPr>
              <w:t xml:space="preserve">Czy dla budowy jest opracowany </w:t>
            </w:r>
            <w:r w:rsidR="007F4746">
              <w:rPr>
                <w:rFonts w:cs="Calibri"/>
                <w:bCs/>
              </w:rPr>
              <w:t>Plan</w:t>
            </w:r>
            <w:r w:rsidR="007F4746" w:rsidRPr="00F071D2">
              <w:rPr>
                <w:rFonts w:cs="Calibri"/>
                <w:bCs/>
              </w:rPr>
              <w:t xml:space="preserve"> </w:t>
            </w:r>
            <w:r w:rsidR="007F4746">
              <w:rPr>
                <w:rFonts w:cs="Calibri"/>
                <w:bCs/>
              </w:rPr>
              <w:t>BIOZ</w:t>
            </w:r>
            <w:r w:rsidRPr="00F071D2">
              <w:rPr>
                <w:rFonts w:cs="Calibri"/>
                <w:bCs/>
              </w:rPr>
              <w:t>?</w:t>
            </w:r>
          </w:p>
        </w:tc>
        <w:tc>
          <w:tcPr>
            <w:tcW w:w="1982" w:type="dxa"/>
            <w:shd w:val="clear" w:color="auto" w:fill="auto"/>
          </w:tcPr>
          <w:p w14:paraId="698F6525" w14:textId="77777777" w:rsidR="00581FA6" w:rsidRPr="00F071D2" w:rsidRDefault="00581FA6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3D281F92" w14:textId="77777777" w:rsidR="00581FA6" w:rsidRPr="00F071D2" w:rsidRDefault="00581FA6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581FA6" w:rsidRPr="00F071D2" w14:paraId="6A4DDE0F" w14:textId="77777777" w:rsidTr="00207734">
        <w:tc>
          <w:tcPr>
            <w:tcW w:w="5668" w:type="dxa"/>
            <w:shd w:val="clear" w:color="auto" w:fill="auto"/>
          </w:tcPr>
          <w:p w14:paraId="64947DD8" w14:textId="77777777" w:rsidR="00581FA6" w:rsidRPr="00F071D2" w:rsidRDefault="00581FA6" w:rsidP="00207734">
            <w:pPr>
              <w:pStyle w:val="Style8"/>
              <w:widowControl/>
              <w:ind w:right="322"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plan bioz jest dostosowany do rodzaju, wielkości, złożoności inwestycji (budowy) oraz zawiera część rysunkową z elementami zagospodarowania placu budowy?</w:t>
            </w:r>
          </w:p>
        </w:tc>
        <w:tc>
          <w:tcPr>
            <w:tcW w:w="1982" w:type="dxa"/>
            <w:shd w:val="clear" w:color="auto" w:fill="auto"/>
          </w:tcPr>
          <w:p w14:paraId="2FACC427" w14:textId="77777777" w:rsidR="00581FA6" w:rsidRPr="00F071D2" w:rsidRDefault="00581FA6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11EDC93D" w14:textId="77777777" w:rsidR="00581FA6" w:rsidRPr="00F071D2" w:rsidRDefault="00581FA6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581FA6" w:rsidRPr="00F071D2" w14:paraId="2ED9E348" w14:textId="77777777" w:rsidTr="00207734">
        <w:tc>
          <w:tcPr>
            <w:tcW w:w="5668" w:type="dxa"/>
            <w:shd w:val="clear" w:color="auto" w:fill="auto"/>
          </w:tcPr>
          <w:p w14:paraId="484CC86E" w14:textId="77777777" w:rsidR="00581FA6" w:rsidRPr="00F071D2" w:rsidRDefault="00581FA6" w:rsidP="00207734">
            <w:pPr>
              <w:pStyle w:val="Style8"/>
              <w:widowControl/>
              <w:ind w:right="125"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w planie bioz określono bezpieczny sposób prowadzenia robót budowlano-montażowych (m.in. poprzez zastosowanie środków</w:t>
            </w:r>
          </w:p>
          <w:p w14:paraId="44B1FBC7" w14:textId="77777777" w:rsidR="00581FA6" w:rsidRPr="00F071D2" w:rsidRDefault="00581FA6" w:rsidP="00207734">
            <w:pPr>
              <w:pStyle w:val="Style8"/>
              <w:widowControl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ochronnych)?</w:t>
            </w:r>
          </w:p>
        </w:tc>
        <w:tc>
          <w:tcPr>
            <w:tcW w:w="1982" w:type="dxa"/>
            <w:shd w:val="clear" w:color="auto" w:fill="auto"/>
          </w:tcPr>
          <w:p w14:paraId="7B14D6A2" w14:textId="77777777" w:rsidR="00581FA6" w:rsidRPr="00F071D2" w:rsidRDefault="00581FA6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697B00C8" w14:textId="77777777" w:rsidR="00581FA6" w:rsidRPr="00F071D2" w:rsidRDefault="00581FA6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581FA6" w:rsidRPr="00F071D2" w14:paraId="47F993FB" w14:textId="77777777" w:rsidTr="00207734">
        <w:tc>
          <w:tcPr>
            <w:tcW w:w="5668" w:type="dxa"/>
            <w:shd w:val="clear" w:color="auto" w:fill="auto"/>
          </w:tcPr>
          <w:p w14:paraId="77F106D6" w14:textId="77777777" w:rsidR="00581FA6" w:rsidRPr="00F071D2" w:rsidRDefault="00581FA6" w:rsidP="00207734">
            <w:pPr>
              <w:pStyle w:val="Style8"/>
              <w:widowControl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roboty budowlane prowadzone są zgodnie z planem bioz?</w:t>
            </w:r>
          </w:p>
        </w:tc>
        <w:tc>
          <w:tcPr>
            <w:tcW w:w="1982" w:type="dxa"/>
            <w:shd w:val="clear" w:color="auto" w:fill="auto"/>
          </w:tcPr>
          <w:p w14:paraId="74A03D18" w14:textId="77777777" w:rsidR="00581FA6" w:rsidRPr="00F071D2" w:rsidRDefault="00581FA6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4254BD93" w14:textId="77777777" w:rsidR="00581FA6" w:rsidRPr="00F071D2" w:rsidRDefault="00581FA6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581FA6" w:rsidRPr="00F071D2" w14:paraId="5E1A7B6F" w14:textId="77777777" w:rsidTr="00207734">
        <w:tc>
          <w:tcPr>
            <w:tcW w:w="5668" w:type="dxa"/>
            <w:shd w:val="clear" w:color="auto" w:fill="auto"/>
          </w:tcPr>
          <w:p w14:paraId="4CAEED62" w14:textId="77777777" w:rsidR="00581FA6" w:rsidRPr="00F071D2" w:rsidRDefault="00581FA6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rPr>
                <w:rFonts w:cs="Calibri"/>
                <w:bCs/>
              </w:rPr>
            </w:pPr>
            <w:r w:rsidRPr="00F071D2">
              <w:rPr>
                <w:rFonts w:cs="Calibri"/>
                <w:bCs/>
              </w:rPr>
              <w:lastRenderedPageBreak/>
              <w:t xml:space="preserve">Czy na budowie, na której roboty budowlane wykonywane są jednocześnie przez różne podmioty, został wyznaczony koordynator ds. bhp (art. 208 §1 i art. 304 </w:t>
            </w:r>
            <w:r w:rsidR="00130C8E" w:rsidRPr="00130C8E">
              <w:rPr>
                <w:rFonts w:cs="Calibri"/>
                <w:bCs/>
              </w:rPr>
              <w:t>§</w:t>
            </w:r>
            <w:r w:rsidRPr="00F071D2">
              <w:rPr>
                <w:rFonts w:cs="Calibri"/>
                <w:bCs/>
              </w:rPr>
              <w:t>3 Kodeksu pracy)?</w:t>
            </w:r>
          </w:p>
        </w:tc>
        <w:tc>
          <w:tcPr>
            <w:tcW w:w="1982" w:type="dxa"/>
            <w:shd w:val="clear" w:color="auto" w:fill="auto"/>
          </w:tcPr>
          <w:p w14:paraId="6DD5A356" w14:textId="77777777" w:rsidR="00581FA6" w:rsidRPr="00F071D2" w:rsidRDefault="00581FA6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37E8192C" w14:textId="77777777" w:rsidR="00581FA6" w:rsidRPr="00F071D2" w:rsidRDefault="00581FA6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E55DEE" w:rsidRPr="00F071D2" w14:paraId="0AD0502A" w14:textId="77777777" w:rsidTr="00207734">
        <w:tc>
          <w:tcPr>
            <w:tcW w:w="9781" w:type="dxa"/>
            <w:gridSpan w:val="3"/>
            <w:shd w:val="clear" w:color="auto" w:fill="E36C0A"/>
          </w:tcPr>
          <w:p w14:paraId="38FE31FC" w14:textId="77777777" w:rsidR="00E55DEE" w:rsidRPr="00F071D2" w:rsidRDefault="00E55DEE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cs="Calibri"/>
                <w:b/>
                <w:bCs/>
              </w:rPr>
            </w:pPr>
            <w:r w:rsidRPr="00F071D2">
              <w:rPr>
                <w:rFonts w:cs="Calibri"/>
                <w:b/>
                <w:bCs/>
              </w:rPr>
              <w:t>Szkolenia BHP</w:t>
            </w:r>
          </w:p>
        </w:tc>
      </w:tr>
      <w:tr w:rsidR="00581FA6" w:rsidRPr="00F071D2" w14:paraId="05456B40" w14:textId="77777777" w:rsidTr="00207734">
        <w:tc>
          <w:tcPr>
            <w:tcW w:w="5668" w:type="dxa"/>
            <w:shd w:val="clear" w:color="auto" w:fill="auto"/>
          </w:tcPr>
          <w:p w14:paraId="74A016E6" w14:textId="77777777" w:rsidR="00581FA6" w:rsidRPr="00F071D2" w:rsidRDefault="00E55DEE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rPr>
                <w:rFonts w:cs="Calibri"/>
                <w:bCs/>
              </w:rPr>
            </w:pPr>
            <w:r w:rsidRPr="00F071D2">
              <w:rPr>
                <w:rFonts w:cs="Calibri"/>
                <w:bCs/>
              </w:rPr>
              <w:t>Czy pracownicy wykonujący roboty na placu budowy zostali poddani instruktażowi stanowiskowemu?</w:t>
            </w:r>
          </w:p>
        </w:tc>
        <w:tc>
          <w:tcPr>
            <w:tcW w:w="1982" w:type="dxa"/>
            <w:shd w:val="clear" w:color="auto" w:fill="auto"/>
          </w:tcPr>
          <w:p w14:paraId="3C9B65DF" w14:textId="77777777" w:rsidR="00581FA6" w:rsidRPr="00F071D2" w:rsidRDefault="00581FA6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30A000A4" w14:textId="77777777" w:rsidR="00581FA6" w:rsidRPr="00F071D2" w:rsidRDefault="00581FA6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E55DEE" w:rsidRPr="00F071D2" w14:paraId="07B04A6E" w14:textId="77777777" w:rsidTr="00207734">
        <w:tc>
          <w:tcPr>
            <w:tcW w:w="5668" w:type="dxa"/>
            <w:shd w:val="clear" w:color="auto" w:fill="auto"/>
          </w:tcPr>
          <w:p w14:paraId="5330174B" w14:textId="77777777" w:rsidR="00E55DEE" w:rsidRPr="00F071D2" w:rsidRDefault="00E55DEE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rPr>
                <w:rFonts w:cs="Calibri"/>
                <w:bCs/>
              </w:rPr>
            </w:pPr>
            <w:r w:rsidRPr="00F071D2">
              <w:rPr>
                <w:rFonts w:cs="Calibri"/>
                <w:bCs/>
              </w:rPr>
              <w:t>Czy pracownicy posiadają aktualne zaświadczenie o odbyciu okresowego szkolenie bhp na zajmowanym stanowisku?</w:t>
            </w:r>
          </w:p>
        </w:tc>
        <w:tc>
          <w:tcPr>
            <w:tcW w:w="1982" w:type="dxa"/>
            <w:shd w:val="clear" w:color="auto" w:fill="auto"/>
          </w:tcPr>
          <w:p w14:paraId="76FA760E" w14:textId="77777777" w:rsidR="00E55DEE" w:rsidRPr="00F071D2" w:rsidRDefault="00E55DEE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018FE0D0" w14:textId="77777777" w:rsidR="00E55DEE" w:rsidRPr="00F071D2" w:rsidRDefault="00E55DEE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E55DEE" w:rsidRPr="00F071D2" w14:paraId="3205589C" w14:textId="77777777" w:rsidTr="00207734">
        <w:tc>
          <w:tcPr>
            <w:tcW w:w="9781" w:type="dxa"/>
            <w:gridSpan w:val="3"/>
            <w:shd w:val="clear" w:color="auto" w:fill="E36C0A"/>
          </w:tcPr>
          <w:p w14:paraId="112420A7" w14:textId="77777777" w:rsidR="00E55DEE" w:rsidRPr="00F071D2" w:rsidRDefault="00E55DEE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cs="Calibri"/>
                <w:bCs/>
              </w:rPr>
            </w:pPr>
            <w:r w:rsidRPr="00F071D2">
              <w:rPr>
                <w:rFonts w:cs="Calibri"/>
                <w:b/>
                <w:bCs/>
              </w:rPr>
              <w:t>Badania lekarskie</w:t>
            </w:r>
          </w:p>
        </w:tc>
      </w:tr>
      <w:tr w:rsidR="00E55DEE" w:rsidRPr="00F071D2" w14:paraId="65368ACD" w14:textId="77777777" w:rsidTr="00207734">
        <w:tc>
          <w:tcPr>
            <w:tcW w:w="5668" w:type="dxa"/>
            <w:shd w:val="clear" w:color="auto" w:fill="auto"/>
          </w:tcPr>
          <w:p w14:paraId="122521C4" w14:textId="77777777" w:rsidR="00E55DEE" w:rsidRPr="00F071D2" w:rsidRDefault="00E55DEE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rPr>
                <w:rFonts w:cs="Calibri"/>
                <w:bCs/>
              </w:rPr>
            </w:pPr>
            <w:r w:rsidRPr="00F071D2">
              <w:rPr>
                <w:rFonts w:cs="Calibri"/>
                <w:bCs/>
              </w:rPr>
              <w:t>Czy pracownicy posiadają aktualne orzeczenia lekarskie o braku przeciwskazań do wykonywania prac?</w:t>
            </w:r>
          </w:p>
        </w:tc>
        <w:tc>
          <w:tcPr>
            <w:tcW w:w="1982" w:type="dxa"/>
            <w:shd w:val="clear" w:color="auto" w:fill="auto"/>
          </w:tcPr>
          <w:p w14:paraId="358D2A2B" w14:textId="77777777" w:rsidR="00E55DEE" w:rsidRPr="00F071D2" w:rsidRDefault="00E55DEE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03977A2C" w14:textId="77777777" w:rsidR="00E55DEE" w:rsidRPr="00F071D2" w:rsidRDefault="00E55DEE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E55DEE" w:rsidRPr="00F071D2" w14:paraId="26834DC0" w14:textId="77777777" w:rsidTr="00207734">
        <w:tc>
          <w:tcPr>
            <w:tcW w:w="9781" w:type="dxa"/>
            <w:gridSpan w:val="3"/>
            <w:shd w:val="clear" w:color="auto" w:fill="E36C0A"/>
          </w:tcPr>
          <w:p w14:paraId="7877C9BD" w14:textId="77777777" w:rsidR="00E55DEE" w:rsidRPr="00F071D2" w:rsidRDefault="00E55DEE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cs="Calibri"/>
                <w:b/>
                <w:bCs/>
              </w:rPr>
            </w:pPr>
            <w:r w:rsidRPr="00F071D2">
              <w:rPr>
                <w:rFonts w:cs="Calibri"/>
                <w:b/>
                <w:bCs/>
              </w:rPr>
              <w:t>Dodatkowe kwalifikacje</w:t>
            </w:r>
          </w:p>
        </w:tc>
      </w:tr>
      <w:tr w:rsidR="00E55DEE" w:rsidRPr="00F071D2" w14:paraId="0D376250" w14:textId="77777777" w:rsidTr="00207734">
        <w:tc>
          <w:tcPr>
            <w:tcW w:w="5668" w:type="dxa"/>
            <w:shd w:val="clear" w:color="auto" w:fill="auto"/>
          </w:tcPr>
          <w:p w14:paraId="164A7C6B" w14:textId="77777777" w:rsidR="00E55DEE" w:rsidRPr="00F071D2" w:rsidRDefault="00E55DEE" w:rsidP="00207734">
            <w:pPr>
              <w:pStyle w:val="Style8"/>
              <w:widowControl/>
              <w:ind w:right="134"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kierownik budowy / kierownicy robót są uprawnieni do sprawowania samodzielnych funkcji technicznych w budownictwie?</w:t>
            </w:r>
          </w:p>
        </w:tc>
        <w:tc>
          <w:tcPr>
            <w:tcW w:w="1982" w:type="dxa"/>
            <w:shd w:val="clear" w:color="auto" w:fill="auto"/>
          </w:tcPr>
          <w:p w14:paraId="4293DB27" w14:textId="77777777" w:rsidR="00E55DEE" w:rsidRPr="00F071D2" w:rsidRDefault="00E55DEE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3D4B4F8B" w14:textId="77777777" w:rsidR="00E55DEE" w:rsidRPr="00F071D2" w:rsidRDefault="00E55DEE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E55DEE" w:rsidRPr="00F071D2" w14:paraId="6E9F4FC7" w14:textId="77777777" w:rsidTr="00207734">
        <w:tc>
          <w:tcPr>
            <w:tcW w:w="5668" w:type="dxa"/>
            <w:shd w:val="clear" w:color="auto" w:fill="auto"/>
          </w:tcPr>
          <w:p w14:paraId="20C3503C" w14:textId="77777777" w:rsidR="00E55DEE" w:rsidRPr="00F071D2" w:rsidRDefault="00E55DEE" w:rsidP="00207734">
            <w:pPr>
              <w:pStyle w:val="Style8"/>
              <w:widowControl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pracownicy posiadają wymagane uprawnienia kwalifikacyjne?</w:t>
            </w:r>
          </w:p>
        </w:tc>
        <w:tc>
          <w:tcPr>
            <w:tcW w:w="1982" w:type="dxa"/>
            <w:shd w:val="clear" w:color="auto" w:fill="auto"/>
          </w:tcPr>
          <w:p w14:paraId="7FE9D7F9" w14:textId="77777777" w:rsidR="00E55DEE" w:rsidRPr="00F071D2" w:rsidRDefault="00E55DEE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490F64EA" w14:textId="77777777" w:rsidR="00E55DEE" w:rsidRPr="00F071D2" w:rsidRDefault="00E55DEE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E55DEE" w:rsidRPr="00F071D2" w14:paraId="3D53958B" w14:textId="77777777" w:rsidTr="00207734">
        <w:tc>
          <w:tcPr>
            <w:tcW w:w="9781" w:type="dxa"/>
            <w:gridSpan w:val="3"/>
            <w:shd w:val="clear" w:color="auto" w:fill="E36C0A"/>
          </w:tcPr>
          <w:p w14:paraId="70C47F46" w14:textId="77777777" w:rsidR="00E55DEE" w:rsidRPr="00F071D2" w:rsidRDefault="00E55DEE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cs="Calibri"/>
                <w:b/>
                <w:bCs/>
              </w:rPr>
            </w:pPr>
            <w:r w:rsidRPr="00F071D2">
              <w:rPr>
                <w:rFonts w:cs="Calibri"/>
                <w:b/>
                <w:bCs/>
              </w:rPr>
              <w:t>Czynniki szkodliwe, niebezpieczne i uciążliwe</w:t>
            </w:r>
          </w:p>
        </w:tc>
      </w:tr>
      <w:tr w:rsidR="00E55DEE" w:rsidRPr="00F071D2" w14:paraId="1ACB6EA0" w14:textId="77777777" w:rsidTr="00207734">
        <w:tc>
          <w:tcPr>
            <w:tcW w:w="5668" w:type="dxa"/>
            <w:shd w:val="clear" w:color="auto" w:fill="auto"/>
          </w:tcPr>
          <w:p w14:paraId="4A9CCBBD" w14:textId="77777777" w:rsidR="00E55DEE" w:rsidRPr="00F071D2" w:rsidRDefault="00E55DEE" w:rsidP="00207734">
            <w:pPr>
              <w:pStyle w:val="Style8"/>
              <w:widowControl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pracodawca dostarczył pracownikom odzież, obuwie robocze oraz środki ochrony indywidualnej i zbiorowej?</w:t>
            </w:r>
          </w:p>
        </w:tc>
        <w:tc>
          <w:tcPr>
            <w:tcW w:w="1982" w:type="dxa"/>
            <w:shd w:val="clear" w:color="auto" w:fill="auto"/>
          </w:tcPr>
          <w:p w14:paraId="7C40EE1E" w14:textId="77777777" w:rsidR="00E55DEE" w:rsidRPr="00F071D2" w:rsidRDefault="00E55DEE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61FBFAA5" w14:textId="77777777" w:rsidR="00E55DEE" w:rsidRPr="00F071D2" w:rsidRDefault="00E55DEE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E55DEE" w:rsidRPr="00F071D2" w14:paraId="41792485" w14:textId="77777777" w:rsidTr="00207734">
        <w:tc>
          <w:tcPr>
            <w:tcW w:w="5668" w:type="dxa"/>
            <w:shd w:val="clear" w:color="auto" w:fill="auto"/>
          </w:tcPr>
          <w:p w14:paraId="095FAC12" w14:textId="77777777" w:rsidR="00E55DEE" w:rsidRPr="00F071D2" w:rsidRDefault="00E55DEE" w:rsidP="00207734">
            <w:pPr>
              <w:pStyle w:val="Style8"/>
              <w:widowControl/>
              <w:ind w:right="437"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pracownicy stosują dostarczone przez pracodawcę odzież i obuwie robocze?</w:t>
            </w:r>
          </w:p>
        </w:tc>
        <w:tc>
          <w:tcPr>
            <w:tcW w:w="1982" w:type="dxa"/>
            <w:shd w:val="clear" w:color="auto" w:fill="auto"/>
          </w:tcPr>
          <w:p w14:paraId="3658EE01" w14:textId="77777777" w:rsidR="00E55DEE" w:rsidRPr="00F071D2" w:rsidRDefault="00E55DEE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0CAF7070" w14:textId="77777777" w:rsidR="00E55DEE" w:rsidRPr="00F071D2" w:rsidRDefault="00E55DEE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E55DEE" w:rsidRPr="00F071D2" w14:paraId="3B30735A" w14:textId="77777777" w:rsidTr="00207734">
        <w:tc>
          <w:tcPr>
            <w:tcW w:w="5668" w:type="dxa"/>
            <w:shd w:val="clear" w:color="auto" w:fill="auto"/>
          </w:tcPr>
          <w:p w14:paraId="5F7AE61F" w14:textId="77777777" w:rsidR="00E55DEE" w:rsidRPr="00F071D2" w:rsidRDefault="00E55DEE" w:rsidP="00207734">
            <w:pPr>
              <w:pStyle w:val="Style8"/>
              <w:widowControl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pracownicy stosują dostarczone  w środki ochrony indywidualnej?</w:t>
            </w:r>
          </w:p>
        </w:tc>
        <w:tc>
          <w:tcPr>
            <w:tcW w:w="1982" w:type="dxa"/>
            <w:shd w:val="clear" w:color="auto" w:fill="auto"/>
          </w:tcPr>
          <w:p w14:paraId="08DB0B02" w14:textId="77777777" w:rsidR="00E55DEE" w:rsidRPr="00F071D2" w:rsidRDefault="00E55DEE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5641F3BD" w14:textId="77777777" w:rsidR="00E55DEE" w:rsidRPr="00F071D2" w:rsidRDefault="00E55DEE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E55DEE" w:rsidRPr="00F071D2" w14:paraId="6417E897" w14:textId="77777777" w:rsidTr="00207734">
        <w:tc>
          <w:tcPr>
            <w:tcW w:w="9781" w:type="dxa"/>
            <w:gridSpan w:val="3"/>
            <w:shd w:val="clear" w:color="auto" w:fill="E36C0A"/>
          </w:tcPr>
          <w:p w14:paraId="4CC6076E" w14:textId="77777777" w:rsidR="00E55DEE" w:rsidRPr="00F071D2" w:rsidRDefault="00E55DEE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cs="Calibri"/>
                <w:b/>
                <w:bCs/>
              </w:rPr>
            </w:pPr>
            <w:r w:rsidRPr="00F071D2">
              <w:rPr>
                <w:rFonts w:cs="Calibri"/>
                <w:b/>
                <w:bCs/>
              </w:rPr>
              <w:t>Teren budowy</w:t>
            </w:r>
          </w:p>
        </w:tc>
      </w:tr>
      <w:tr w:rsidR="00E55DEE" w:rsidRPr="00F071D2" w14:paraId="5CBCCF6F" w14:textId="77777777" w:rsidTr="00207734">
        <w:tc>
          <w:tcPr>
            <w:tcW w:w="5668" w:type="dxa"/>
            <w:shd w:val="clear" w:color="auto" w:fill="auto"/>
          </w:tcPr>
          <w:p w14:paraId="0442DCB3" w14:textId="77777777" w:rsidR="00E55DEE" w:rsidRPr="00F071D2" w:rsidRDefault="00E55DEE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rPr>
                <w:rFonts w:cs="Calibri"/>
                <w:bCs/>
              </w:rPr>
            </w:pPr>
            <w:r w:rsidRPr="00F071D2">
              <w:rPr>
                <w:rFonts w:cs="Calibri"/>
                <w:bCs/>
              </w:rPr>
              <w:t>Czy teren budowy / robót został zabezpieczony przed dostępem osób nieupoważnionych?</w:t>
            </w:r>
          </w:p>
        </w:tc>
        <w:tc>
          <w:tcPr>
            <w:tcW w:w="1982" w:type="dxa"/>
            <w:shd w:val="clear" w:color="auto" w:fill="auto"/>
          </w:tcPr>
          <w:p w14:paraId="14196B76" w14:textId="77777777" w:rsidR="00E55DEE" w:rsidRPr="00F071D2" w:rsidRDefault="00E55DEE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2E3C5CB1" w14:textId="77777777" w:rsidR="00E55DEE" w:rsidRPr="00F071D2" w:rsidRDefault="00E55DEE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E55DEE" w:rsidRPr="00F071D2" w14:paraId="7FBD9C53" w14:textId="77777777" w:rsidTr="00207734">
        <w:tc>
          <w:tcPr>
            <w:tcW w:w="9781" w:type="dxa"/>
            <w:gridSpan w:val="3"/>
            <w:shd w:val="clear" w:color="auto" w:fill="E36C0A"/>
          </w:tcPr>
          <w:p w14:paraId="526ECD0F" w14:textId="77777777" w:rsidR="00E55DEE" w:rsidRPr="00F071D2" w:rsidRDefault="00E55DEE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cs="Calibri"/>
                <w:b/>
                <w:bCs/>
              </w:rPr>
            </w:pPr>
            <w:r w:rsidRPr="00F071D2">
              <w:rPr>
                <w:rFonts w:cs="Calibri"/>
                <w:b/>
                <w:bCs/>
              </w:rPr>
              <w:t>Zaplecze higieniczno - sanitarne:</w:t>
            </w:r>
          </w:p>
        </w:tc>
      </w:tr>
      <w:tr w:rsidR="00E55DEE" w:rsidRPr="00F071D2" w14:paraId="06653E90" w14:textId="77777777" w:rsidTr="00207734">
        <w:tc>
          <w:tcPr>
            <w:tcW w:w="5668" w:type="dxa"/>
            <w:shd w:val="clear" w:color="auto" w:fill="auto"/>
          </w:tcPr>
          <w:p w14:paraId="2823213A" w14:textId="77777777" w:rsidR="00E55DEE" w:rsidRPr="00F071D2" w:rsidRDefault="00E55DEE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rPr>
                <w:rFonts w:cs="Calibri"/>
                <w:bCs/>
              </w:rPr>
            </w:pPr>
            <w:r w:rsidRPr="00F071D2">
              <w:rPr>
                <w:rFonts w:cs="Calibri"/>
                <w:bCs/>
              </w:rPr>
              <w:t>Czy pracodawca zapewnił pomieszczenia higieniczno-sanitarne?</w:t>
            </w:r>
          </w:p>
        </w:tc>
        <w:tc>
          <w:tcPr>
            <w:tcW w:w="1982" w:type="dxa"/>
            <w:shd w:val="clear" w:color="auto" w:fill="auto"/>
          </w:tcPr>
          <w:p w14:paraId="66BE7852" w14:textId="77777777" w:rsidR="00E55DEE" w:rsidRPr="00F071D2" w:rsidRDefault="00E55DEE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341AE238" w14:textId="77777777" w:rsidR="00E55DEE" w:rsidRPr="00F071D2" w:rsidRDefault="00E55DEE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E55DEE" w:rsidRPr="00F071D2" w14:paraId="1181062C" w14:textId="77777777" w:rsidTr="00207734">
        <w:tc>
          <w:tcPr>
            <w:tcW w:w="9781" w:type="dxa"/>
            <w:gridSpan w:val="3"/>
            <w:shd w:val="clear" w:color="auto" w:fill="E36C0A"/>
          </w:tcPr>
          <w:p w14:paraId="751DC0F9" w14:textId="77777777" w:rsidR="00E55DEE" w:rsidRPr="00F071D2" w:rsidRDefault="00E55DEE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cs="Calibri"/>
                <w:b/>
                <w:bCs/>
              </w:rPr>
            </w:pPr>
            <w:r w:rsidRPr="00F071D2">
              <w:rPr>
                <w:rFonts w:cs="Calibri"/>
                <w:b/>
                <w:bCs/>
              </w:rPr>
              <w:t>Oświetlenie</w:t>
            </w:r>
          </w:p>
        </w:tc>
      </w:tr>
      <w:tr w:rsidR="00E55DEE" w:rsidRPr="00F071D2" w14:paraId="7D5D7036" w14:textId="77777777" w:rsidTr="00207734">
        <w:tc>
          <w:tcPr>
            <w:tcW w:w="5668" w:type="dxa"/>
            <w:shd w:val="clear" w:color="auto" w:fill="auto"/>
          </w:tcPr>
          <w:p w14:paraId="1DD68740" w14:textId="77777777" w:rsidR="00E55DEE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rPr>
                <w:rFonts w:cs="Calibri"/>
                <w:bCs/>
              </w:rPr>
            </w:pPr>
            <w:r w:rsidRPr="00F071D2">
              <w:rPr>
                <w:rFonts w:cs="Calibri"/>
                <w:bCs/>
              </w:rPr>
              <w:t>Czy drogi, przejścia i miejsca niebezpieczne są właściwie oświetlone?</w:t>
            </w:r>
          </w:p>
        </w:tc>
        <w:tc>
          <w:tcPr>
            <w:tcW w:w="1982" w:type="dxa"/>
            <w:shd w:val="clear" w:color="auto" w:fill="auto"/>
          </w:tcPr>
          <w:p w14:paraId="4A0F5DBE" w14:textId="77777777" w:rsidR="00E55DEE" w:rsidRPr="00F071D2" w:rsidRDefault="00E55DEE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4A8C2467" w14:textId="77777777" w:rsidR="00E55DEE" w:rsidRPr="00F071D2" w:rsidRDefault="00E55DEE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0BD1261C" w14:textId="77777777" w:rsidTr="00207734">
        <w:tc>
          <w:tcPr>
            <w:tcW w:w="9781" w:type="dxa"/>
            <w:gridSpan w:val="3"/>
            <w:shd w:val="clear" w:color="auto" w:fill="E36C0A"/>
          </w:tcPr>
          <w:p w14:paraId="04A6BDEF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cs="Calibri"/>
                <w:b/>
                <w:bCs/>
              </w:rPr>
            </w:pPr>
            <w:r w:rsidRPr="00F071D2">
              <w:rPr>
                <w:rFonts w:cs="Calibri"/>
                <w:b/>
                <w:bCs/>
              </w:rPr>
              <w:t>Stanowiska i procesy pracy</w:t>
            </w:r>
          </w:p>
        </w:tc>
      </w:tr>
      <w:tr w:rsidR="00A52C63" w:rsidRPr="00F071D2" w14:paraId="7B266214" w14:textId="77777777" w:rsidTr="00207734">
        <w:tc>
          <w:tcPr>
            <w:tcW w:w="5668" w:type="dxa"/>
            <w:shd w:val="clear" w:color="auto" w:fill="auto"/>
          </w:tcPr>
          <w:p w14:paraId="71AFC10F" w14:textId="77777777" w:rsidR="00A52C63" w:rsidRPr="00F071D2" w:rsidRDefault="00A52C63" w:rsidP="00207734">
            <w:pPr>
              <w:pStyle w:val="Style8"/>
              <w:widowControl/>
              <w:ind w:right="115"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zabezpieczono (poręcze, daszki ochronne, inne) i oznakowano strefy niebezpieczne (otwory technologiczne i inne miejsca niebezpieczne)?</w:t>
            </w:r>
          </w:p>
        </w:tc>
        <w:tc>
          <w:tcPr>
            <w:tcW w:w="1982" w:type="dxa"/>
            <w:shd w:val="clear" w:color="auto" w:fill="auto"/>
          </w:tcPr>
          <w:p w14:paraId="7E8E41D3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328032B7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19C727B0" w14:textId="77777777" w:rsidTr="00207734">
        <w:tc>
          <w:tcPr>
            <w:tcW w:w="5668" w:type="dxa"/>
            <w:shd w:val="clear" w:color="auto" w:fill="auto"/>
          </w:tcPr>
          <w:p w14:paraId="0A8DA409" w14:textId="77777777" w:rsidR="00A52C63" w:rsidRPr="00F071D2" w:rsidRDefault="00A52C63" w:rsidP="00207734">
            <w:pPr>
              <w:pStyle w:val="Style8"/>
              <w:widowControl/>
              <w:ind w:right="571"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lastRenderedPageBreak/>
              <w:t>Czy zabezpieczono właściwie stanowiska pracy w sąsiedztwie czynnych, napowietrznych linii energetycznych?</w:t>
            </w:r>
          </w:p>
        </w:tc>
        <w:tc>
          <w:tcPr>
            <w:tcW w:w="1982" w:type="dxa"/>
            <w:shd w:val="clear" w:color="auto" w:fill="auto"/>
          </w:tcPr>
          <w:p w14:paraId="76DAB007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3E9FF6AD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42CDB925" w14:textId="77777777" w:rsidTr="00207734">
        <w:tc>
          <w:tcPr>
            <w:tcW w:w="5668" w:type="dxa"/>
            <w:shd w:val="clear" w:color="auto" w:fill="auto"/>
          </w:tcPr>
          <w:p w14:paraId="084A4071" w14:textId="77777777" w:rsidR="00A52C63" w:rsidRPr="00F071D2" w:rsidRDefault="00A52C63" w:rsidP="00207734">
            <w:pPr>
              <w:pStyle w:val="Style8"/>
              <w:widowControl/>
              <w:ind w:right="763"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stanowiska pracy są odpowiednio zabezpieczone przed spadającymi przedmiotami, czynnikami atmosferycznymi i uszkodzeniami mechanicznymi?</w:t>
            </w:r>
          </w:p>
        </w:tc>
        <w:tc>
          <w:tcPr>
            <w:tcW w:w="1982" w:type="dxa"/>
            <w:shd w:val="clear" w:color="auto" w:fill="auto"/>
          </w:tcPr>
          <w:p w14:paraId="2396D6B1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6CB6FB25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08C5837C" w14:textId="77777777" w:rsidTr="00207734">
        <w:tc>
          <w:tcPr>
            <w:tcW w:w="9781" w:type="dxa"/>
            <w:gridSpan w:val="3"/>
            <w:shd w:val="clear" w:color="auto" w:fill="E36C0A"/>
          </w:tcPr>
          <w:p w14:paraId="6944A046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cs="Calibri"/>
                <w:b/>
                <w:bCs/>
              </w:rPr>
            </w:pPr>
            <w:r w:rsidRPr="00F071D2">
              <w:rPr>
                <w:rFonts w:cs="Calibri"/>
                <w:b/>
                <w:bCs/>
              </w:rPr>
              <w:t>Roboty ziemne</w:t>
            </w:r>
          </w:p>
        </w:tc>
      </w:tr>
      <w:tr w:rsidR="00A52C63" w:rsidRPr="00F071D2" w14:paraId="7810922C" w14:textId="77777777" w:rsidTr="00207734">
        <w:tc>
          <w:tcPr>
            <w:tcW w:w="5668" w:type="dxa"/>
            <w:shd w:val="clear" w:color="auto" w:fill="auto"/>
          </w:tcPr>
          <w:p w14:paraId="1C51EEA9" w14:textId="77777777" w:rsidR="00A52C63" w:rsidRPr="00F071D2" w:rsidRDefault="00A52C63" w:rsidP="00207734">
            <w:pPr>
              <w:pStyle w:val="Style8"/>
              <w:widowControl/>
              <w:ind w:right="850"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ściany wykopów są odpowiednio zabezpieczone przez obudowanie lub skarpowanie?</w:t>
            </w:r>
          </w:p>
        </w:tc>
        <w:tc>
          <w:tcPr>
            <w:tcW w:w="1982" w:type="dxa"/>
            <w:shd w:val="clear" w:color="auto" w:fill="auto"/>
          </w:tcPr>
          <w:p w14:paraId="0E3D8F3B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6AAC88FF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5246B9C1" w14:textId="77777777" w:rsidTr="00207734">
        <w:tc>
          <w:tcPr>
            <w:tcW w:w="5668" w:type="dxa"/>
            <w:shd w:val="clear" w:color="auto" w:fill="auto"/>
          </w:tcPr>
          <w:p w14:paraId="2EC4A5A2" w14:textId="77777777" w:rsidR="00A52C63" w:rsidRPr="00F071D2" w:rsidRDefault="00A52C63" w:rsidP="00207734">
            <w:pPr>
              <w:pStyle w:val="Style8"/>
              <w:widowControl/>
              <w:ind w:right="134"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do stanowisk pracy w wykopach prowadzą bezpieczne zejścia, rozmieszczone w odległościach max. 20 m.?</w:t>
            </w:r>
          </w:p>
        </w:tc>
        <w:tc>
          <w:tcPr>
            <w:tcW w:w="1982" w:type="dxa"/>
            <w:shd w:val="clear" w:color="auto" w:fill="auto"/>
          </w:tcPr>
          <w:p w14:paraId="4913173C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7C6F3B66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21562DE8" w14:textId="77777777" w:rsidTr="00207734">
        <w:tc>
          <w:tcPr>
            <w:tcW w:w="5668" w:type="dxa"/>
            <w:shd w:val="clear" w:color="auto" w:fill="auto"/>
          </w:tcPr>
          <w:p w14:paraId="7E510B22" w14:textId="77777777" w:rsidR="00A52C63" w:rsidRPr="00F071D2" w:rsidRDefault="00A52C63" w:rsidP="00207734">
            <w:pPr>
              <w:pStyle w:val="Style8"/>
              <w:widowControl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urobek jest prawidłowo składowany?</w:t>
            </w:r>
          </w:p>
        </w:tc>
        <w:tc>
          <w:tcPr>
            <w:tcW w:w="1982" w:type="dxa"/>
            <w:shd w:val="clear" w:color="auto" w:fill="auto"/>
          </w:tcPr>
          <w:p w14:paraId="06251862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582512FC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280C93A1" w14:textId="77777777" w:rsidTr="00207734">
        <w:tc>
          <w:tcPr>
            <w:tcW w:w="5668" w:type="dxa"/>
            <w:shd w:val="clear" w:color="auto" w:fill="auto"/>
          </w:tcPr>
          <w:p w14:paraId="022BE764" w14:textId="77777777" w:rsidR="00A52C63" w:rsidRPr="00F071D2" w:rsidRDefault="00A52C63" w:rsidP="00207734">
            <w:pPr>
              <w:pStyle w:val="Style8"/>
              <w:widowControl/>
              <w:ind w:right="667"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roboty ziemne z użyciem sprzętu zmechanizowanego są prowadzone zgodnie z przepisami i zasadami bhp?</w:t>
            </w:r>
          </w:p>
        </w:tc>
        <w:tc>
          <w:tcPr>
            <w:tcW w:w="1982" w:type="dxa"/>
            <w:shd w:val="clear" w:color="auto" w:fill="auto"/>
          </w:tcPr>
          <w:p w14:paraId="69588D17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05299A2E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5A2A9AC9" w14:textId="77777777" w:rsidTr="00207734">
        <w:tc>
          <w:tcPr>
            <w:tcW w:w="9781" w:type="dxa"/>
            <w:gridSpan w:val="3"/>
            <w:shd w:val="clear" w:color="auto" w:fill="E36C0A"/>
          </w:tcPr>
          <w:p w14:paraId="058854D1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cs="Calibri"/>
                <w:bCs/>
              </w:rPr>
            </w:pPr>
            <w:r w:rsidRPr="00F071D2">
              <w:rPr>
                <w:rStyle w:val="FontStyle33"/>
                <w:rFonts w:ascii="Century Gothic" w:hAnsi="Century Gothic"/>
                <w:sz w:val="20"/>
                <w:szCs w:val="20"/>
              </w:rPr>
              <w:t>Transport</w:t>
            </w:r>
          </w:p>
        </w:tc>
      </w:tr>
      <w:tr w:rsidR="00A52C63" w:rsidRPr="00F071D2" w14:paraId="647A1A65" w14:textId="77777777" w:rsidTr="00207734">
        <w:tc>
          <w:tcPr>
            <w:tcW w:w="5668" w:type="dxa"/>
            <w:shd w:val="clear" w:color="auto" w:fill="auto"/>
          </w:tcPr>
          <w:p w14:paraId="2F80E816" w14:textId="77777777" w:rsidR="00A52C63" w:rsidRPr="00F071D2" w:rsidRDefault="00A52C63" w:rsidP="00207734">
            <w:pPr>
              <w:pStyle w:val="Style8"/>
              <w:widowControl/>
              <w:ind w:right="331"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drogi komunikacyjne są dostosowane do środków transportu wewnętrznego oraz przewożonego ładunku?</w:t>
            </w:r>
          </w:p>
        </w:tc>
        <w:tc>
          <w:tcPr>
            <w:tcW w:w="1982" w:type="dxa"/>
            <w:shd w:val="clear" w:color="auto" w:fill="auto"/>
          </w:tcPr>
          <w:p w14:paraId="7F547060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656811A7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58B9574C" w14:textId="77777777" w:rsidTr="00207734">
        <w:tc>
          <w:tcPr>
            <w:tcW w:w="5668" w:type="dxa"/>
            <w:shd w:val="clear" w:color="auto" w:fill="auto"/>
          </w:tcPr>
          <w:p w14:paraId="3B536FA8" w14:textId="77777777" w:rsidR="00A52C63" w:rsidRPr="00F071D2" w:rsidRDefault="00A52C63" w:rsidP="00207734">
            <w:pPr>
              <w:pStyle w:val="Style8"/>
              <w:widowControl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drogi i przejścia są właściwie zabezpieczone przed zagrożeniem spadania przedmiotów z góry?</w:t>
            </w:r>
          </w:p>
        </w:tc>
        <w:tc>
          <w:tcPr>
            <w:tcW w:w="1982" w:type="dxa"/>
            <w:shd w:val="clear" w:color="auto" w:fill="auto"/>
          </w:tcPr>
          <w:p w14:paraId="0AEF4724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1888F205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75331481" w14:textId="77777777" w:rsidTr="00207734">
        <w:tc>
          <w:tcPr>
            <w:tcW w:w="9781" w:type="dxa"/>
            <w:gridSpan w:val="3"/>
            <w:shd w:val="clear" w:color="auto" w:fill="E36C0A"/>
          </w:tcPr>
          <w:p w14:paraId="5956E243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cs="Calibri"/>
                <w:bCs/>
              </w:rPr>
            </w:pPr>
            <w:r w:rsidRPr="00F071D2">
              <w:rPr>
                <w:rStyle w:val="FontStyle33"/>
                <w:rFonts w:ascii="Century Gothic" w:hAnsi="Century Gothic"/>
                <w:sz w:val="20"/>
                <w:szCs w:val="20"/>
              </w:rPr>
              <w:t>Żurawie</w:t>
            </w:r>
          </w:p>
        </w:tc>
      </w:tr>
      <w:tr w:rsidR="00A52C63" w:rsidRPr="00F071D2" w14:paraId="37350837" w14:textId="77777777" w:rsidTr="00207734">
        <w:tc>
          <w:tcPr>
            <w:tcW w:w="5668" w:type="dxa"/>
            <w:shd w:val="clear" w:color="auto" w:fill="auto"/>
          </w:tcPr>
          <w:p w14:paraId="43A695D8" w14:textId="77777777" w:rsidR="00A52C63" w:rsidRPr="00F071D2" w:rsidRDefault="00A52C63" w:rsidP="00207734">
            <w:pPr>
              <w:pStyle w:val="Style8"/>
              <w:widowControl/>
              <w:ind w:right="754"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żuraw jest wyposażony w tablicę informującą o udźwigu dopuszczalnym?</w:t>
            </w:r>
          </w:p>
        </w:tc>
        <w:tc>
          <w:tcPr>
            <w:tcW w:w="1982" w:type="dxa"/>
            <w:shd w:val="clear" w:color="auto" w:fill="auto"/>
          </w:tcPr>
          <w:p w14:paraId="68CF5868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757F7EEC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79013F4E" w14:textId="77777777" w:rsidTr="00207734">
        <w:tc>
          <w:tcPr>
            <w:tcW w:w="5668" w:type="dxa"/>
            <w:shd w:val="clear" w:color="auto" w:fill="auto"/>
          </w:tcPr>
          <w:p w14:paraId="0888EFCA" w14:textId="77777777" w:rsidR="00A52C63" w:rsidRPr="00F071D2" w:rsidRDefault="00A52C63" w:rsidP="00207734">
            <w:pPr>
              <w:pStyle w:val="Style8"/>
              <w:widowControl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torowisko żurawia jest we właściwym stanie technicznym?</w:t>
            </w:r>
          </w:p>
        </w:tc>
        <w:tc>
          <w:tcPr>
            <w:tcW w:w="1982" w:type="dxa"/>
            <w:shd w:val="clear" w:color="auto" w:fill="auto"/>
          </w:tcPr>
          <w:p w14:paraId="0863C8A4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7714EE27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14E37463" w14:textId="77777777" w:rsidTr="00207734">
        <w:tc>
          <w:tcPr>
            <w:tcW w:w="5668" w:type="dxa"/>
            <w:shd w:val="clear" w:color="auto" w:fill="auto"/>
          </w:tcPr>
          <w:p w14:paraId="3FE69E54" w14:textId="77777777" w:rsidR="00A52C63" w:rsidRPr="00F071D2" w:rsidRDefault="00A52C63" w:rsidP="00207734">
            <w:pPr>
              <w:pStyle w:val="Style8"/>
              <w:widowControl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elementy sterownicze i sygnalizacyjne żurawia są we właściwym stanie technicznym ?</w:t>
            </w:r>
          </w:p>
        </w:tc>
        <w:tc>
          <w:tcPr>
            <w:tcW w:w="1982" w:type="dxa"/>
            <w:shd w:val="clear" w:color="auto" w:fill="auto"/>
          </w:tcPr>
          <w:p w14:paraId="0D54D443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0A5FB65B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524AC2C1" w14:textId="77777777" w:rsidTr="00207734">
        <w:tc>
          <w:tcPr>
            <w:tcW w:w="5668" w:type="dxa"/>
            <w:shd w:val="clear" w:color="auto" w:fill="auto"/>
          </w:tcPr>
          <w:p w14:paraId="74F4BDB2" w14:textId="77777777" w:rsidR="00A52C63" w:rsidRPr="00F071D2" w:rsidRDefault="00A52C63" w:rsidP="00207734">
            <w:pPr>
              <w:pStyle w:val="Style8"/>
              <w:widowControl/>
              <w:ind w:right="1373"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właściwy stan instalacji odgromowej żurawia jest udokumentowany aktualnymi pomiarami?</w:t>
            </w:r>
          </w:p>
        </w:tc>
        <w:tc>
          <w:tcPr>
            <w:tcW w:w="1982" w:type="dxa"/>
            <w:shd w:val="clear" w:color="auto" w:fill="auto"/>
          </w:tcPr>
          <w:p w14:paraId="6C1E5DA8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63FBE9F2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3458F544" w14:textId="77777777" w:rsidTr="00207734">
        <w:tc>
          <w:tcPr>
            <w:tcW w:w="5668" w:type="dxa"/>
            <w:shd w:val="clear" w:color="auto" w:fill="auto"/>
          </w:tcPr>
          <w:p w14:paraId="191E37CA" w14:textId="77777777" w:rsidR="00A52C63" w:rsidRPr="00F071D2" w:rsidRDefault="00A52C63" w:rsidP="00207734">
            <w:pPr>
              <w:pStyle w:val="Style8"/>
              <w:widowControl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prowadzona jest książka dyżurów i książka kontroli żurawia?</w:t>
            </w:r>
          </w:p>
        </w:tc>
        <w:tc>
          <w:tcPr>
            <w:tcW w:w="1982" w:type="dxa"/>
            <w:shd w:val="clear" w:color="auto" w:fill="auto"/>
          </w:tcPr>
          <w:p w14:paraId="374EF369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6ADCD15E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6DA4BCF6" w14:textId="77777777" w:rsidTr="00207734">
        <w:tc>
          <w:tcPr>
            <w:tcW w:w="9781" w:type="dxa"/>
            <w:gridSpan w:val="3"/>
            <w:shd w:val="clear" w:color="auto" w:fill="E36C0A"/>
          </w:tcPr>
          <w:p w14:paraId="53C5FDC1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cs="Calibri"/>
                <w:bCs/>
              </w:rPr>
            </w:pPr>
            <w:r w:rsidRPr="00F071D2">
              <w:rPr>
                <w:rStyle w:val="FontStyle33"/>
                <w:rFonts w:ascii="Century Gothic" w:hAnsi="Century Gothic"/>
                <w:sz w:val="20"/>
                <w:szCs w:val="20"/>
              </w:rPr>
              <w:t>Czas pracy</w:t>
            </w:r>
          </w:p>
        </w:tc>
      </w:tr>
      <w:tr w:rsidR="00A52C63" w:rsidRPr="00F071D2" w14:paraId="646F0BCB" w14:textId="77777777" w:rsidTr="00207734">
        <w:tc>
          <w:tcPr>
            <w:tcW w:w="5668" w:type="dxa"/>
            <w:shd w:val="clear" w:color="auto" w:fill="auto"/>
          </w:tcPr>
          <w:p w14:paraId="63F22020" w14:textId="77777777" w:rsidR="00A52C63" w:rsidRPr="00F071D2" w:rsidRDefault="00A52C63" w:rsidP="00207734">
            <w:pPr>
              <w:pStyle w:val="Style8"/>
              <w:widowControl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przestrzegane są normy czasu pracy</w:t>
            </w:r>
            <w:r w:rsidR="003311B3">
              <w:rPr>
                <w:rStyle w:val="FontStyle34"/>
                <w:rFonts w:ascii="Century Gothic" w:hAnsi="Century Gothic"/>
                <w:sz w:val="20"/>
                <w:szCs w:val="20"/>
              </w:rPr>
              <w:t>?</w:t>
            </w:r>
          </w:p>
        </w:tc>
        <w:tc>
          <w:tcPr>
            <w:tcW w:w="1982" w:type="dxa"/>
            <w:shd w:val="clear" w:color="auto" w:fill="auto"/>
          </w:tcPr>
          <w:p w14:paraId="5AC76814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2EF0BC28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729B9253" w14:textId="77777777" w:rsidTr="00207734">
        <w:tc>
          <w:tcPr>
            <w:tcW w:w="9781" w:type="dxa"/>
            <w:gridSpan w:val="3"/>
            <w:shd w:val="clear" w:color="auto" w:fill="E36C0A"/>
          </w:tcPr>
          <w:p w14:paraId="13244C9B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cs="Calibri"/>
                <w:bCs/>
              </w:rPr>
            </w:pPr>
            <w:r w:rsidRPr="00F071D2">
              <w:rPr>
                <w:rStyle w:val="FontStyle33"/>
                <w:rFonts w:ascii="Century Gothic" w:hAnsi="Century Gothic"/>
                <w:sz w:val="20"/>
                <w:szCs w:val="20"/>
              </w:rPr>
              <w:t>Magazynowanie i składowanie</w:t>
            </w:r>
          </w:p>
        </w:tc>
      </w:tr>
      <w:tr w:rsidR="00A52C63" w:rsidRPr="00F071D2" w14:paraId="2EFF9303" w14:textId="77777777" w:rsidTr="00207734">
        <w:tc>
          <w:tcPr>
            <w:tcW w:w="5668" w:type="dxa"/>
            <w:shd w:val="clear" w:color="auto" w:fill="auto"/>
          </w:tcPr>
          <w:p w14:paraId="554966F2" w14:textId="77777777" w:rsidR="00A52C63" w:rsidRPr="00F071D2" w:rsidRDefault="00A52C63" w:rsidP="00207734">
            <w:pPr>
              <w:pStyle w:val="Style8"/>
              <w:widowControl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prawidłowo wyznaczono miejsca składowania materiałów?</w:t>
            </w:r>
          </w:p>
        </w:tc>
        <w:tc>
          <w:tcPr>
            <w:tcW w:w="1982" w:type="dxa"/>
            <w:shd w:val="clear" w:color="auto" w:fill="auto"/>
          </w:tcPr>
          <w:p w14:paraId="7BFF4839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0B82ABA5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629F0786" w14:textId="77777777" w:rsidTr="00207734">
        <w:tc>
          <w:tcPr>
            <w:tcW w:w="5668" w:type="dxa"/>
            <w:shd w:val="clear" w:color="auto" w:fill="auto"/>
          </w:tcPr>
          <w:p w14:paraId="1DB7AB2A" w14:textId="77777777" w:rsidR="00A52C63" w:rsidRPr="00F071D2" w:rsidRDefault="00A52C63" w:rsidP="00207734">
            <w:pPr>
              <w:pStyle w:val="Style8"/>
              <w:widowControl/>
              <w:ind w:right="576"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przy składowaniu zachowane są wymagane odległości od energetycznych linii napowietrznych?</w:t>
            </w:r>
          </w:p>
        </w:tc>
        <w:tc>
          <w:tcPr>
            <w:tcW w:w="1982" w:type="dxa"/>
            <w:shd w:val="clear" w:color="auto" w:fill="auto"/>
          </w:tcPr>
          <w:p w14:paraId="2A2E3244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494B2388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415E59ED" w14:textId="77777777" w:rsidTr="00207734">
        <w:trPr>
          <w:trHeight w:val="960"/>
        </w:trPr>
        <w:tc>
          <w:tcPr>
            <w:tcW w:w="5668" w:type="dxa"/>
            <w:shd w:val="clear" w:color="auto" w:fill="auto"/>
          </w:tcPr>
          <w:p w14:paraId="09F087D5" w14:textId="77777777" w:rsidR="00A52C63" w:rsidRPr="00F071D2" w:rsidRDefault="00A52C63" w:rsidP="00207734">
            <w:pPr>
              <w:pStyle w:val="Style8"/>
              <w:widowControl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materiały są właściwie składowane lub/i magazynowane?</w:t>
            </w:r>
          </w:p>
        </w:tc>
        <w:tc>
          <w:tcPr>
            <w:tcW w:w="1982" w:type="dxa"/>
            <w:shd w:val="clear" w:color="auto" w:fill="auto"/>
          </w:tcPr>
          <w:p w14:paraId="6B97BC49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371F286B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0BEC0C44" w14:textId="77777777" w:rsidTr="00207734">
        <w:tc>
          <w:tcPr>
            <w:tcW w:w="9781" w:type="dxa"/>
            <w:gridSpan w:val="3"/>
            <w:shd w:val="clear" w:color="auto" w:fill="E36C0A"/>
          </w:tcPr>
          <w:p w14:paraId="5BACB6C2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cs="Calibri"/>
                <w:bCs/>
              </w:rPr>
            </w:pPr>
            <w:r w:rsidRPr="00F071D2">
              <w:rPr>
                <w:rStyle w:val="FontStyle33"/>
                <w:rFonts w:ascii="Century Gothic" w:hAnsi="Century Gothic"/>
                <w:sz w:val="20"/>
                <w:szCs w:val="20"/>
              </w:rPr>
              <w:lastRenderedPageBreak/>
              <w:t>Maszyny i urządzenia techniczne</w:t>
            </w:r>
          </w:p>
        </w:tc>
      </w:tr>
      <w:tr w:rsidR="00A52C63" w:rsidRPr="00F071D2" w14:paraId="0B28115F" w14:textId="77777777" w:rsidTr="00207734">
        <w:tc>
          <w:tcPr>
            <w:tcW w:w="5668" w:type="dxa"/>
            <w:shd w:val="clear" w:color="auto" w:fill="auto"/>
          </w:tcPr>
          <w:p w14:paraId="799F53BB" w14:textId="77777777" w:rsidR="00A52C63" w:rsidRPr="00F071D2" w:rsidRDefault="00A52C63" w:rsidP="00207734">
            <w:pPr>
              <w:pStyle w:val="Style8"/>
              <w:widowControl/>
              <w:ind w:right="293"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opracowano i udostępniono do stałego korzystania instrukcje bhp dotyczące obsługi maszyn i urządzeń?</w:t>
            </w:r>
          </w:p>
        </w:tc>
        <w:tc>
          <w:tcPr>
            <w:tcW w:w="1982" w:type="dxa"/>
            <w:shd w:val="clear" w:color="auto" w:fill="auto"/>
          </w:tcPr>
          <w:p w14:paraId="705C34A0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1C5BDC88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43D10A63" w14:textId="77777777" w:rsidTr="00207734">
        <w:tc>
          <w:tcPr>
            <w:tcW w:w="5668" w:type="dxa"/>
            <w:shd w:val="clear" w:color="auto" w:fill="auto"/>
          </w:tcPr>
          <w:p w14:paraId="1B2F1353" w14:textId="77777777" w:rsidR="00A52C63" w:rsidRPr="00F071D2" w:rsidRDefault="00A52C63" w:rsidP="00207734">
            <w:pPr>
              <w:pStyle w:val="Style8"/>
              <w:widowControl/>
              <w:ind w:right="1205"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użytkowane maszyny i urządzenia są oznakowane odpowiednimi znakami i barwami bezpieczeństwa?</w:t>
            </w:r>
          </w:p>
        </w:tc>
        <w:tc>
          <w:tcPr>
            <w:tcW w:w="1982" w:type="dxa"/>
            <w:shd w:val="clear" w:color="auto" w:fill="auto"/>
          </w:tcPr>
          <w:p w14:paraId="78051843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7680BC9F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52A5CE48" w14:textId="77777777" w:rsidTr="00207734">
        <w:tc>
          <w:tcPr>
            <w:tcW w:w="5668" w:type="dxa"/>
            <w:shd w:val="clear" w:color="auto" w:fill="auto"/>
          </w:tcPr>
          <w:p w14:paraId="45883DB9" w14:textId="77777777" w:rsidR="00A52C63" w:rsidRPr="00F071D2" w:rsidRDefault="00A52C63" w:rsidP="00207734">
            <w:pPr>
              <w:pStyle w:val="Style8"/>
              <w:widowControl/>
              <w:spacing w:line="226" w:lineRule="exact"/>
              <w:ind w:right="970"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użytkowane maszyny i urządzenia mają odpowiednie urządzenia ochronne?</w:t>
            </w:r>
          </w:p>
        </w:tc>
        <w:tc>
          <w:tcPr>
            <w:tcW w:w="1982" w:type="dxa"/>
            <w:shd w:val="clear" w:color="auto" w:fill="auto"/>
          </w:tcPr>
          <w:p w14:paraId="16B4C02C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2F3D02EB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6FF46DFC" w14:textId="77777777" w:rsidTr="00207734">
        <w:tc>
          <w:tcPr>
            <w:tcW w:w="5668" w:type="dxa"/>
            <w:shd w:val="clear" w:color="auto" w:fill="auto"/>
          </w:tcPr>
          <w:p w14:paraId="3DE782FD" w14:textId="77777777" w:rsidR="00A52C63" w:rsidRPr="00F071D2" w:rsidRDefault="00A52C63" w:rsidP="00207734">
            <w:pPr>
              <w:pStyle w:val="Style8"/>
              <w:widowControl/>
              <w:ind w:right="182"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maszyny /urządzenia/ i narzędzia posiadają certyfikat na znak bezpieczeństwa lub deklarację zgodności?</w:t>
            </w:r>
          </w:p>
        </w:tc>
        <w:tc>
          <w:tcPr>
            <w:tcW w:w="1982" w:type="dxa"/>
            <w:shd w:val="clear" w:color="auto" w:fill="auto"/>
          </w:tcPr>
          <w:p w14:paraId="7598EDC9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06E73BF9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690CC677" w14:textId="77777777" w:rsidTr="00207734">
        <w:tc>
          <w:tcPr>
            <w:tcW w:w="5668" w:type="dxa"/>
            <w:shd w:val="clear" w:color="auto" w:fill="auto"/>
          </w:tcPr>
          <w:p w14:paraId="0F2C5509" w14:textId="77777777" w:rsidR="00A52C63" w:rsidRPr="00F071D2" w:rsidRDefault="00A52C63" w:rsidP="00207734">
            <w:pPr>
              <w:pStyle w:val="Style8"/>
              <w:widowControl/>
              <w:ind w:right="461"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użytkowane maszyny i urządzenia są we właściwym stanie technicznym?</w:t>
            </w:r>
          </w:p>
        </w:tc>
        <w:tc>
          <w:tcPr>
            <w:tcW w:w="1982" w:type="dxa"/>
            <w:shd w:val="clear" w:color="auto" w:fill="auto"/>
          </w:tcPr>
          <w:p w14:paraId="32C6F0BE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150E84E3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35E47614" w14:textId="77777777" w:rsidTr="00207734">
        <w:tc>
          <w:tcPr>
            <w:tcW w:w="5668" w:type="dxa"/>
            <w:shd w:val="clear" w:color="auto" w:fill="auto"/>
          </w:tcPr>
          <w:p w14:paraId="2A26A071" w14:textId="77777777" w:rsidR="00A52C63" w:rsidRPr="00F071D2" w:rsidRDefault="00A52C63" w:rsidP="00207734">
            <w:pPr>
              <w:pStyle w:val="Style8"/>
              <w:widowControl/>
              <w:ind w:right="859"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użytkowane narzędzia ręczne są we właściwym stanie technicznym?</w:t>
            </w:r>
          </w:p>
        </w:tc>
        <w:tc>
          <w:tcPr>
            <w:tcW w:w="1982" w:type="dxa"/>
            <w:shd w:val="clear" w:color="auto" w:fill="auto"/>
          </w:tcPr>
          <w:p w14:paraId="26E5E765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5CEAC716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5655036C" w14:textId="77777777" w:rsidTr="00207734">
        <w:tc>
          <w:tcPr>
            <w:tcW w:w="5668" w:type="dxa"/>
            <w:shd w:val="clear" w:color="auto" w:fill="auto"/>
          </w:tcPr>
          <w:p w14:paraId="1892A400" w14:textId="77777777" w:rsidR="00A52C63" w:rsidRPr="00F071D2" w:rsidRDefault="00A52C63" w:rsidP="00207734">
            <w:pPr>
              <w:pStyle w:val="Style8"/>
              <w:widowControl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użytkowane drabiny są we właściwym stanie technicznym?</w:t>
            </w:r>
          </w:p>
        </w:tc>
        <w:tc>
          <w:tcPr>
            <w:tcW w:w="1982" w:type="dxa"/>
            <w:shd w:val="clear" w:color="auto" w:fill="auto"/>
          </w:tcPr>
          <w:p w14:paraId="4CAA5975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3E36C5F4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405D483B" w14:textId="77777777" w:rsidTr="00207734">
        <w:tc>
          <w:tcPr>
            <w:tcW w:w="5668" w:type="dxa"/>
            <w:shd w:val="clear" w:color="auto" w:fill="auto"/>
          </w:tcPr>
          <w:p w14:paraId="167121A6" w14:textId="77777777" w:rsidR="00A52C63" w:rsidRPr="00F071D2" w:rsidRDefault="00A52C63" w:rsidP="00207734">
            <w:pPr>
              <w:pStyle w:val="Style8"/>
              <w:widowControl/>
              <w:ind w:right="835"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maszyny i urządzenia podlegające dozorowi posiadają świadectwa dopuszczenia do ruchu?</w:t>
            </w:r>
          </w:p>
        </w:tc>
        <w:tc>
          <w:tcPr>
            <w:tcW w:w="1982" w:type="dxa"/>
            <w:shd w:val="clear" w:color="auto" w:fill="auto"/>
          </w:tcPr>
          <w:p w14:paraId="0D24A7DD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5248727F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47F217A1" w14:textId="77777777" w:rsidTr="00207734">
        <w:tc>
          <w:tcPr>
            <w:tcW w:w="9781" w:type="dxa"/>
            <w:gridSpan w:val="3"/>
            <w:shd w:val="clear" w:color="auto" w:fill="E36C0A"/>
          </w:tcPr>
          <w:p w14:paraId="55A8CDF5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cs="Calibri"/>
                <w:bCs/>
              </w:rPr>
            </w:pPr>
            <w:r w:rsidRPr="00F071D2">
              <w:rPr>
                <w:rStyle w:val="FontStyle33"/>
                <w:rFonts w:ascii="Century Gothic" w:hAnsi="Century Gothic"/>
                <w:sz w:val="20"/>
                <w:szCs w:val="20"/>
              </w:rPr>
              <w:t>Rusztowania</w:t>
            </w:r>
          </w:p>
        </w:tc>
      </w:tr>
      <w:tr w:rsidR="00A52C63" w:rsidRPr="00F071D2" w14:paraId="697F0BEF" w14:textId="77777777" w:rsidTr="00207734">
        <w:tc>
          <w:tcPr>
            <w:tcW w:w="5668" w:type="dxa"/>
            <w:shd w:val="clear" w:color="auto" w:fill="auto"/>
          </w:tcPr>
          <w:p w14:paraId="2D815D59" w14:textId="77777777" w:rsidR="00A52C63" w:rsidRPr="00F071D2" w:rsidRDefault="00A52C63" w:rsidP="00207734">
            <w:pPr>
              <w:pStyle w:val="Style8"/>
              <w:widowControl/>
              <w:ind w:right="542"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dokonano udokumentowanego odbioru rusztowania przez nadzór techniczny przed oddaniem go do użytkowania?</w:t>
            </w:r>
          </w:p>
        </w:tc>
        <w:tc>
          <w:tcPr>
            <w:tcW w:w="1982" w:type="dxa"/>
            <w:shd w:val="clear" w:color="auto" w:fill="auto"/>
          </w:tcPr>
          <w:p w14:paraId="56E6DB59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7179D220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7FBAB045" w14:textId="77777777" w:rsidTr="00207734">
        <w:tc>
          <w:tcPr>
            <w:tcW w:w="5668" w:type="dxa"/>
            <w:shd w:val="clear" w:color="auto" w:fill="auto"/>
          </w:tcPr>
          <w:p w14:paraId="49F9C8D5" w14:textId="77777777" w:rsidR="00A52C63" w:rsidRPr="00F071D2" w:rsidRDefault="00A52C63" w:rsidP="00207734">
            <w:pPr>
              <w:pStyle w:val="Style8"/>
              <w:widowControl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rusztowanie zostało prawidłowo posadowione na gruncie?</w:t>
            </w:r>
          </w:p>
        </w:tc>
        <w:tc>
          <w:tcPr>
            <w:tcW w:w="1982" w:type="dxa"/>
            <w:shd w:val="clear" w:color="auto" w:fill="auto"/>
          </w:tcPr>
          <w:p w14:paraId="0E9A7AA2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575F57DD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6D85F840" w14:textId="77777777" w:rsidTr="00207734">
        <w:tc>
          <w:tcPr>
            <w:tcW w:w="5668" w:type="dxa"/>
            <w:shd w:val="clear" w:color="auto" w:fill="auto"/>
          </w:tcPr>
          <w:p w14:paraId="380931FD" w14:textId="77777777" w:rsidR="00A52C63" w:rsidRPr="00F071D2" w:rsidRDefault="00A52C63" w:rsidP="00207734">
            <w:pPr>
              <w:pStyle w:val="Style8"/>
              <w:widowControl/>
              <w:ind w:right="883"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powierzchnie robocze rusztowania zostały wypełnione właściwymi pomostami?</w:t>
            </w:r>
          </w:p>
        </w:tc>
        <w:tc>
          <w:tcPr>
            <w:tcW w:w="1982" w:type="dxa"/>
            <w:shd w:val="clear" w:color="auto" w:fill="auto"/>
          </w:tcPr>
          <w:p w14:paraId="53CF988A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5E1BD9F8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34E23B0F" w14:textId="77777777" w:rsidTr="00207734">
        <w:tc>
          <w:tcPr>
            <w:tcW w:w="5668" w:type="dxa"/>
            <w:shd w:val="clear" w:color="auto" w:fill="auto"/>
          </w:tcPr>
          <w:p w14:paraId="4791A470" w14:textId="77777777" w:rsidR="00A52C63" w:rsidRPr="00F071D2" w:rsidRDefault="00A52C63" w:rsidP="00207734">
            <w:pPr>
              <w:pStyle w:val="Style8"/>
              <w:widowControl/>
              <w:ind w:right="754"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prawidłowo wykonano kotwienie rusztowania do stałych elementów obiektu budowlanego?</w:t>
            </w:r>
          </w:p>
        </w:tc>
        <w:tc>
          <w:tcPr>
            <w:tcW w:w="1982" w:type="dxa"/>
            <w:shd w:val="clear" w:color="auto" w:fill="auto"/>
          </w:tcPr>
          <w:p w14:paraId="395E39D3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6EDD2506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6554626D" w14:textId="77777777" w:rsidTr="00207734">
        <w:tc>
          <w:tcPr>
            <w:tcW w:w="5668" w:type="dxa"/>
            <w:shd w:val="clear" w:color="auto" w:fill="auto"/>
          </w:tcPr>
          <w:p w14:paraId="66008D3B" w14:textId="77777777" w:rsidR="00A52C63" w:rsidRPr="00F071D2" w:rsidRDefault="00A52C63" w:rsidP="00207734">
            <w:pPr>
              <w:pStyle w:val="Style8"/>
              <w:widowControl/>
              <w:ind w:right="926"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wykonano piony komunikacyjne pomiędzy poziomami pomostów rusztowania?</w:t>
            </w:r>
          </w:p>
        </w:tc>
        <w:tc>
          <w:tcPr>
            <w:tcW w:w="1982" w:type="dxa"/>
            <w:shd w:val="clear" w:color="auto" w:fill="auto"/>
          </w:tcPr>
          <w:p w14:paraId="3E370805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603B7DC2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3B14C667" w14:textId="77777777" w:rsidTr="00207734">
        <w:tc>
          <w:tcPr>
            <w:tcW w:w="5668" w:type="dxa"/>
            <w:shd w:val="clear" w:color="auto" w:fill="auto"/>
          </w:tcPr>
          <w:p w14:paraId="7150DF77" w14:textId="77777777" w:rsidR="00A52C63" w:rsidRPr="00F071D2" w:rsidRDefault="00A52C63" w:rsidP="00207734">
            <w:pPr>
              <w:pStyle w:val="Style8"/>
              <w:widowControl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prawidłowo wykonano obarierowanie pomostów rusztowania?</w:t>
            </w:r>
          </w:p>
        </w:tc>
        <w:tc>
          <w:tcPr>
            <w:tcW w:w="1982" w:type="dxa"/>
            <w:shd w:val="clear" w:color="auto" w:fill="auto"/>
          </w:tcPr>
          <w:p w14:paraId="4699B956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126801AB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6FBADAFC" w14:textId="77777777" w:rsidTr="00207734">
        <w:tc>
          <w:tcPr>
            <w:tcW w:w="5668" w:type="dxa"/>
            <w:shd w:val="clear" w:color="auto" w:fill="auto"/>
          </w:tcPr>
          <w:p w14:paraId="270C299F" w14:textId="77777777" w:rsidR="00A52C63" w:rsidRPr="00F071D2" w:rsidRDefault="00A52C63" w:rsidP="00207734">
            <w:pPr>
              <w:pStyle w:val="Style8"/>
              <w:widowControl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rusztowanie jest wykorzystywane zgodnie z przeznaczeniem?</w:t>
            </w:r>
          </w:p>
        </w:tc>
        <w:tc>
          <w:tcPr>
            <w:tcW w:w="1982" w:type="dxa"/>
            <w:shd w:val="clear" w:color="auto" w:fill="auto"/>
          </w:tcPr>
          <w:p w14:paraId="18A58830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21666198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17226D94" w14:textId="77777777" w:rsidTr="00207734">
        <w:tc>
          <w:tcPr>
            <w:tcW w:w="5668" w:type="dxa"/>
            <w:shd w:val="clear" w:color="auto" w:fill="auto"/>
          </w:tcPr>
          <w:p w14:paraId="6E6FDC6C" w14:textId="77777777" w:rsidR="00A52C63" w:rsidRPr="00F071D2" w:rsidRDefault="00A52C63" w:rsidP="00207734">
            <w:pPr>
              <w:pStyle w:val="Style8"/>
              <w:widowControl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rusztowanie jest okresowo konserwowane i kontrolowane?</w:t>
            </w:r>
          </w:p>
        </w:tc>
        <w:tc>
          <w:tcPr>
            <w:tcW w:w="1982" w:type="dxa"/>
            <w:shd w:val="clear" w:color="auto" w:fill="auto"/>
          </w:tcPr>
          <w:p w14:paraId="54680435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35765187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3EBE4935" w14:textId="77777777" w:rsidTr="00207734">
        <w:tc>
          <w:tcPr>
            <w:tcW w:w="5668" w:type="dxa"/>
            <w:shd w:val="clear" w:color="auto" w:fill="auto"/>
          </w:tcPr>
          <w:p w14:paraId="1ED28FD3" w14:textId="77777777" w:rsidR="00A52C63" w:rsidRPr="00F071D2" w:rsidRDefault="00A52C63" w:rsidP="00207734">
            <w:pPr>
              <w:pStyle w:val="Style8"/>
              <w:widowControl/>
              <w:ind w:right="1147"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rusztowania metalowe posiadają właściwą ochronę odgromową?</w:t>
            </w:r>
          </w:p>
        </w:tc>
        <w:tc>
          <w:tcPr>
            <w:tcW w:w="1982" w:type="dxa"/>
            <w:shd w:val="clear" w:color="auto" w:fill="auto"/>
          </w:tcPr>
          <w:p w14:paraId="0EE448F4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66CF6E10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3F2BED75" w14:textId="77777777" w:rsidTr="00207734">
        <w:tc>
          <w:tcPr>
            <w:tcW w:w="9781" w:type="dxa"/>
            <w:gridSpan w:val="3"/>
            <w:shd w:val="clear" w:color="auto" w:fill="E36C0A"/>
          </w:tcPr>
          <w:p w14:paraId="250B5796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cs="Calibri"/>
                <w:bCs/>
              </w:rPr>
            </w:pPr>
            <w:r w:rsidRPr="00F071D2">
              <w:rPr>
                <w:rStyle w:val="FontStyle33"/>
                <w:rFonts w:ascii="Century Gothic" w:hAnsi="Century Gothic"/>
                <w:sz w:val="20"/>
                <w:szCs w:val="20"/>
              </w:rPr>
              <w:t>Urządzenia i instalacje energetyczne</w:t>
            </w:r>
          </w:p>
        </w:tc>
      </w:tr>
      <w:tr w:rsidR="00A52C63" w:rsidRPr="00F071D2" w14:paraId="47E8DDDE" w14:textId="77777777" w:rsidTr="00207734">
        <w:tc>
          <w:tcPr>
            <w:tcW w:w="5668" w:type="dxa"/>
            <w:shd w:val="clear" w:color="auto" w:fill="auto"/>
          </w:tcPr>
          <w:p w14:paraId="134184C9" w14:textId="77777777" w:rsidR="00A52C63" w:rsidRPr="00F071D2" w:rsidRDefault="00A52C63" w:rsidP="00207734">
            <w:pPr>
              <w:pStyle w:val="Style8"/>
              <w:widowControl/>
              <w:spacing w:line="226" w:lineRule="exact"/>
              <w:ind w:right="250"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instalacje i urządzenia elektryczne maja zapewnioną ochronę przeciwporażeniową przed dotykiem bezpośrednim?</w:t>
            </w:r>
          </w:p>
        </w:tc>
        <w:tc>
          <w:tcPr>
            <w:tcW w:w="1982" w:type="dxa"/>
            <w:shd w:val="clear" w:color="auto" w:fill="auto"/>
          </w:tcPr>
          <w:p w14:paraId="538FE058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519E7B31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59168FEF" w14:textId="77777777" w:rsidTr="00207734">
        <w:trPr>
          <w:trHeight w:val="932"/>
        </w:trPr>
        <w:tc>
          <w:tcPr>
            <w:tcW w:w="5668" w:type="dxa"/>
            <w:shd w:val="clear" w:color="auto" w:fill="auto"/>
          </w:tcPr>
          <w:p w14:paraId="4B946A09" w14:textId="77777777" w:rsidR="00A52C63" w:rsidRPr="00F071D2" w:rsidRDefault="00A52C63" w:rsidP="00207734">
            <w:pPr>
              <w:pStyle w:val="Style8"/>
              <w:widowControl/>
              <w:ind w:right="480"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skuteczność ochrony przeciwporażeniowej przed dotykiem bezpośrednim została potwierdzona pomiarami?</w:t>
            </w:r>
          </w:p>
        </w:tc>
        <w:tc>
          <w:tcPr>
            <w:tcW w:w="1982" w:type="dxa"/>
            <w:shd w:val="clear" w:color="auto" w:fill="auto"/>
          </w:tcPr>
          <w:p w14:paraId="17B4B3B0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0A5E274E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14A1350D" w14:textId="77777777" w:rsidTr="00207734">
        <w:tc>
          <w:tcPr>
            <w:tcW w:w="5668" w:type="dxa"/>
            <w:shd w:val="clear" w:color="auto" w:fill="auto"/>
          </w:tcPr>
          <w:p w14:paraId="519CB14B" w14:textId="77777777" w:rsidR="00A52C63" w:rsidRPr="00F071D2" w:rsidRDefault="00A52C63" w:rsidP="00207734">
            <w:pPr>
              <w:pStyle w:val="Style8"/>
              <w:widowControl/>
              <w:ind w:right="58"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lastRenderedPageBreak/>
              <w:t>Czy urządzenia i instalacje energetyczne mają zapewnioną ochronę przeciwporażeniową przed dotykiem pośrednim?</w:t>
            </w:r>
          </w:p>
        </w:tc>
        <w:tc>
          <w:tcPr>
            <w:tcW w:w="1982" w:type="dxa"/>
            <w:shd w:val="clear" w:color="auto" w:fill="auto"/>
          </w:tcPr>
          <w:p w14:paraId="034A728D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5A1938B4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35FFBA74" w14:textId="77777777" w:rsidTr="00207734">
        <w:tc>
          <w:tcPr>
            <w:tcW w:w="5668" w:type="dxa"/>
            <w:shd w:val="clear" w:color="auto" w:fill="auto"/>
          </w:tcPr>
          <w:p w14:paraId="077CEE2C" w14:textId="77777777" w:rsidR="00A52C63" w:rsidRPr="00F071D2" w:rsidRDefault="00A52C63" w:rsidP="00207734">
            <w:pPr>
              <w:pStyle w:val="Style8"/>
              <w:widowControl/>
              <w:ind w:right="480"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skuteczność ochrony przeciwporażeniowej przed dotykiem pośrednim została potwierdzona pomiarami?</w:t>
            </w:r>
          </w:p>
        </w:tc>
        <w:tc>
          <w:tcPr>
            <w:tcW w:w="1982" w:type="dxa"/>
            <w:shd w:val="clear" w:color="auto" w:fill="auto"/>
          </w:tcPr>
          <w:p w14:paraId="5EC9B52C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7B3832BF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0F0603A5" w14:textId="77777777" w:rsidTr="00207734">
        <w:tc>
          <w:tcPr>
            <w:tcW w:w="5668" w:type="dxa"/>
            <w:shd w:val="clear" w:color="auto" w:fill="auto"/>
          </w:tcPr>
          <w:p w14:paraId="2EA0D1BA" w14:textId="77777777" w:rsidR="00A52C63" w:rsidRPr="00F071D2" w:rsidRDefault="00A52C63" w:rsidP="00207734">
            <w:pPr>
              <w:pStyle w:val="Style8"/>
              <w:widowControl/>
              <w:ind w:right="835"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rozdzielnice budowlane są prawidłowo rozmieszczone, ustawione i zabezpieczone?</w:t>
            </w:r>
          </w:p>
        </w:tc>
        <w:tc>
          <w:tcPr>
            <w:tcW w:w="1982" w:type="dxa"/>
            <w:shd w:val="clear" w:color="auto" w:fill="auto"/>
          </w:tcPr>
          <w:p w14:paraId="6A9AA163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492E447B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26414E3A" w14:textId="77777777" w:rsidTr="00207734">
        <w:tc>
          <w:tcPr>
            <w:tcW w:w="5668" w:type="dxa"/>
            <w:shd w:val="clear" w:color="auto" w:fill="auto"/>
          </w:tcPr>
          <w:p w14:paraId="74C68610" w14:textId="77777777" w:rsidR="00A52C63" w:rsidRPr="00F071D2" w:rsidRDefault="00A52C63" w:rsidP="00207734">
            <w:pPr>
              <w:pStyle w:val="Style8"/>
              <w:widowControl/>
              <w:ind w:right="130"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przewody zasilające urządzenia elektryczne są zabezpieczone przed uszkodzeniem mechanicznym?</w:t>
            </w:r>
          </w:p>
        </w:tc>
        <w:tc>
          <w:tcPr>
            <w:tcW w:w="1982" w:type="dxa"/>
            <w:shd w:val="clear" w:color="auto" w:fill="auto"/>
          </w:tcPr>
          <w:p w14:paraId="7F120BB2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72579D7A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06DC1311" w14:textId="77777777" w:rsidTr="00207734">
        <w:tc>
          <w:tcPr>
            <w:tcW w:w="5668" w:type="dxa"/>
            <w:shd w:val="clear" w:color="auto" w:fill="auto"/>
          </w:tcPr>
          <w:p w14:paraId="3262D91E" w14:textId="77777777" w:rsidR="00A52C63" w:rsidRPr="00F071D2" w:rsidRDefault="00A52C63" w:rsidP="00207734">
            <w:pPr>
              <w:pStyle w:val="Style8"/>
              <w:widowControl/>
              <w:ind w:right="1171"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podłączenia urządzeń elektrycznych do rozdzielnic budowlanych są wykonane w sposób zapewniający bezpieczeństwo?</w:t>
            </w:r>
          </w:p>
        </w:tc>
        <w:tc>
          <w:tcPr>
            <w:tcW w:w="1982" w:type="dxa"/>
            <w:shd w:val="clear" w:color="auto" w:fill="auto"/>
          </w:tcPr>
          <w:p w14:paraId="153029C5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73BF242F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46964784" w14:textId="77777777" w:rsidTr="00207734">
        <w:tc>
          <w:tcPr>
            <w:tcW w:w="5668" w:type="dxa"/>
            <w:shd w:val="clear" w:color="auto" w:fill="auto"/>
          </w:tcPr>
          <w:p w14:paraId="43D42D8C" w14:textId="77777777" w:rsidR="00A52C63" w:rsidRPr="00F071D2" w:rsidRDefault="00A52C63" w:rsidP="00207734">
            <w:pPr>
              <w:pStyle w:val="Style8"/>
              <w:widowControl/>
              <w:ind w:right="850"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są prowadzone okresowe kontrole stanu urządzeń elektrycznych pod względem bezpieczeństwa na budowie?</w:t>
            </w:r>
          </w:p>
        </w:tc>
        <w:tc>
          <w:tcPr>
            <w:tcW w:w="1982" w:type="dxa"/>
            <w:shd w:val="clear" w:color="auto" w:fill="auto"/>
          </w:tcPr>
          <w:p w14:paraId="3DE41A71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72D73EEF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26686D01" w14:textId="77777777" w:rsidTr="00207734">
        <w:tc>
          <w:tcPr>
            <w:tcW w:w="9781" w:type="dxa"/>
            <w:gridSpan w:val="3"/>
            <w:shd w:val="clear" w:color="auto" w:fill="E36C0A"/>
          </w:tcPr>
          <w:p w14:paraId="0E4273FD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cs="Calibri"/>
                <w:bCs/>
              </w:rPr>
            </w:pPr>
            <w:r w:rsidRPr="00F071D2">
              <w:rPr>
                <w:rStyle w:val="FontStyle33"/>
                <w:rFonts w:ascii="Century Gothic" w:hAnsi="Century Gothic"/>
                <w:sz w:val="20"/>
                <w:szCs w:val="20"/>
              </w:rPr>
              <w:t>Ocena ryzyka zawodowego</w:t>
            </w:r>
          </w:p>
        </w:tc>
      </w:tr>
      <w:tr w:rsidR="00A52C63" w:rsidRPr="00F071D2" w14:paraId="7C12D807" w14:textId="77777777" w:rsidTr="00207734">
        <w:tc>
          <w:tcPr>
            <w:tcW w:w="5668" w:type="dxa"/>
            <w:shd w:val="clear" w:color="auto" w:fill="auto"/>
          </w:tcPr>
          <w:p w14:paraId="0F2A8CC4" w14:textId="77777777" w:rsidR="00A52C63" w:rsidRPr="00F071D2" w:rsidRDefault="00A52C63" w:rsidP="00207734">
            <w:pPr>
              <w:pStyle w:val="Style8"/>
              <w:widowControl/>
              <w:ind w:right="360"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wykonano udokumentowaną ocenę ryzyka zawodowego dla stanowisk pracy na kontrolowanej budowie?</w:t>
            </w:r>
          </w:p>
        </w:tc>
        <w:tc>
          <w:tcPr>
            <w:tcW w:w="1982" w:type="dxa"/>
            <w:shd w:val="clear" w:color="auto" w:fill="auto"/>
          </w:tcPr>
          <w:p w14:paraId="6E670707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018590DB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5C8B13D6" w14:textId="77777777" w:rsidTr="00207734">
        <w:tc>
          <w:tcPr>
            <w:tcW w:w="5668" w:type="dxa"/>
            <w:shd w:val="clear" w:color="auto" w:fill="auto"/>
          </w:tcPr>
          <w:p w14:paraId="79F686C4" w14:textId="77777777" w:rsidR="00A52C63" w:rsidRPr="00F071D2" w:rsidRDefault="00A52C63" w:rsidP="00207734">
            <w:pPr>
              <w:pStyle w:val="Style8"/>
              <w:widowControl/>
              <w:ind w:right="739"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Czy pracownicy zostali poinformowani o ryzyku zawodowym związanym z wykonywaną przez nich pracą?</w:t>
            </w:r>
          </w:p>
        </w:tc>
        <w:tc>
          <w:tcPr>
            <w:tcW w:w="1982" w:type="dxa"/>
            <w:shd w:val="clear" w:color="auto" w:fill="auto"/>
          </w:tcPr>
          <w:p w14:paraId="019D0D1C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010CA10D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A52C63" w:rsidRPr="00F071D2" w14:paraId="551D6953" w14:textId="77777777" w:rsidTr="00207734">
        <w:tc>
          <w:tcPr>
            <w:tcW w:w="5668" w:type="dxa"/>
            <w:shd w:val="clear" w:color="auto" w:fill="auto"/>
          </w:tcPr>
          <w:p w14:paraId="5E84F335" w14:textId="77777777" w:rsidR="00A52C63" w:rsidRPr="00F071D2" w:rsidRDefault="00A52C63" w:rsidP="00207734">
            <w:pPr>
              <w:pStyle w:val="Style8"/>
              <w:widowControl/>
              <w:spacing w:line="226" w:lineRule="exact"/>
              <w:ind w:right="1085"/>
              <w:rPr>
                <w:rStyle w:val="FontStyle34"/>
                <w:rFonts w:ascii="Century Gothic" w:hAnsi="Century Gothic"/>
                <w:sz w:val="20"/>
                <w:szCs w:val="20"/>
              </w:rPr>
            </w:pP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 xml:space="preserve">Czy istnieją zapisy potwierdzające zapoznanie pracowników z </w:t>
            </w:r>
            <w:r w:rsidR="00130C8E">
              <w:t xml:space="preserve"> </w:t>
            </w:r>
            <w:r w:rsidR="00130C8E">
              <w:rPr>
                <w:rStyle w:val="FontStyle34"/>
                <w:rFonts w:ascii="Century Gothic" w:hAnsi="Century Gothic"/>
                <w:sz w:val="20"/>
                <w:szCs w:val="20"/>
              </w:rPr>
              <w:t>oceną</w:t>
            </w:r>
            <w:r w:rsidR="00130C8E" w:rsidRPr="00130C8E">
              <w:rPr>
                <w:rStyle w:val="FontStyle34"/>
                <w:rFonts w:ascii="Century Gothic" w:hAnsi="Century Gothic"/>
                <w:sz w:val="20"/>
                <w:szCs w:val="20"/>
              </w:rPr>
              <w:t xml:space="preserve"> ryzyka zawodowego </w:t>
            </w:r>
            <w:r w:rsidRPr="00F071D2">
              <w:rPr>
                <w:rStyle w:val="FontStyle34"/>
                <w:rFonts w:ascii="Century Gothic" w:hAnsi="Century Gothic"/>
                <w:sz w:val="20"/>
                <w:szCs w:val="20"/>
              </w:rPr>
              <w:t>?</w:t>
            </w:r>
          </w:p>
        </w:tc>
        <w:tc>
          <w:tcPr>
            <w:tcW w:w="1982" w:type="dxa"/>
            <w:shd w:val="clear" w:color="auto" w:fill="auto"/>
          </w:tcPr>
          <w:p w14:paraId="2D733084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3718FFE3" w14:textId="77777777" w:rsidR="00A52C63" w:rsidRPr="00F071D2" w:rsidRDefault="00A52C63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736E72" w:rsidRPr="00F071D2" w14:paraId="19A34C1B" w14:textId="77777777" w:rsidTr="00207734">
        <w:tc>
          <w:tcPr>
            <w:tcW w:w="9781" w:type="dxa"/>
            <w:gridSpan w:val="3"/>
            <w:shd w:val="clear" w:color="auto" w:fill="E36C0A"/>
          </w:tcPr>
          <w:p w14:paraId="645E8864" w14:textId="77777777" w:rsidR="00736E72" w:rsidRPr="00F071D2" w:rsidRDefault="00736E72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cs="Calibri"/>
                <w:b/>
                <w:bCs/>
              </w:rPr>
            </w:pPr>
            <w:r w:rsidRPr="00F071D2">
              <w:rPr>
                <w:rFonts w:cs="Calibri"/>
                <w:b/>
                <w:bCs/>
              </w:rPr>
              <w:t>Prace gazoniebezpieczne i niebezpieczne</w:t>
            </w:r>
          </w:p>
        </w:tc>
      </w:tr>
      <w:tr w:rsidR="00736E72" w:rsidRPr="00F071D2" w14:paraId="7059D76F" w14:textId="77777777" w:rsidTr="00207734">
        <w:tc>
          <w:tcPr>
            <w:tcW w:w="5668" w:type="dxa"/>
            <w:shd w:val="clear" w:color="auto" w:fill="auto"/>
          </w:tcPr>
          <w:p w14:paraId="28AB713D" w14:textId="77777777" w:rsidR="00736E72" w:rsidRPr="00F071D2" w:rsidRDefault="00736E72" w:rsidP="00207734">
            <w:pPr>
              <w:autoSpaceDE w:val="0"/>
              <w:autoSpaceDN w:val="0"/>
              <w:adjustRightInd w:val="0"/>
              <w:spacing w:line="269" w:lineRule="exact"/>
              <w:rPr>
                <w:rFonts w:cs="Calibri"/>
              </w:rPr>
            </w:pPr>
            <w:r w:rsidRPr="00F071D2">
              <w:rPr>
                <w:rFonts w:cs="Calibri"/>
              </w:rPr>
              <w:t>Czy prace konserwacyjne i remontowe, prowadzone w miejscach, w których występują lub mogą wystąpić zagrożenia zatruciem, wybuchem lub pożarem, są wykonywane na pisemne polecenie i przez co najmniej przez 2 osoby?</w:t>
            </w:r>
          </w:p>
        </w:tc>
        <w:tc>
          <w:tcPr>
            <w:tcW w:w="1982" w:type="dxa"/>
            <w:shd w:val="clear" w:color="auto" w:fill="auto"/>
          </w:tcPr>
          <w:p w14:paraId="54240B4C" w14:textId="77777777" w:rsidR="00736E72" w:rsidRPr="00F071D2" w:rsidRDefault="00736E72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05D25029" w14:textId="77777777" w:rsidR="00736E72" w:rsidRPr="00F071D2" w:rsidRDefault="00736E72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736E72" w:rsidRPr="00F071D2" w14:paraId="4F9B1BDD" w14:textId="77777777" w:rsidTr="00207734">
        <w:tc>
          <w:tcPr>
            <w:tcW w:w="5668" w:type="dxa"/>
            <w:shd w:val="clear" w:color="auto" w:fill="auto"/>
          </w:tcPr>
          <w:p w14:paraId="41AAB369" w14:textId="77777777" w:rsidR="00736E72" w:rsidRPr="00F071D2" w:rsidRDefault="00736E72" w:rsidP="00207734">
            <w:pPr>
              <w:autoSpaceDE w:val="0"/>
              <w:autoSpaceDN w:val="0"/>
              <w:adjustRightInd w:val="0"/>
              <w:spacing w:line="269" w:lineRule="exact"/>
              <w:ind w:right="53"/>
              <w:rPr>
                <w:rFonts w:cs="Calibri"/>
              </w:rPr>
            </w:pPr>
            <w:r w:rsidRPr="00F071D2">
              <w:rPr>
                <w:rFonts w:cs="Calibri"/>
              </w:rPr>
              <w:t>Czy pomieszczenia, strefy i przestrzenie zewnętrzne zagrożone wybuchem są odpowiednio oznakowane?</w:t>
            </w:r>
          </w:p>
        </w:tc>
        <w:tc>
          <w:tcPr>
            <w:tcW w:w="1982" w:type="dxa"/>
            <w:shd w:val="clear" w:color="auto" w:fill="auto"/>
          </w:tcPr>
          <w:p w14:paraId="4CB1A72C" w14:textId="77777777" w:rsidR="00736E72" w:rsidRPr="00F071D2" w:rsidRDefault="00736E72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56672FA1" w14:textId="77777777" w:rsidR="00736E72" w:rsidRPr="00F071D2" w:rsidRDefault="00736E72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736E72" w:rsidRPr="00F071D2" w14:paraId="3AAA3203" w14:textId="77777777" w:rsidTr="00207734">
        <w:tc>
          <w:tcPr>
            <w:tcW w:w="5668" w:type="dxa"/>
            <w:shd w:val="clear" w:color="auto" w:fill="auto"/>
          </w:tcPr>
          <w:p w14:paraId="0C88C81A" w14:textId="77777777" w:rsidR="00736E72" w:rsidRPr="00F071D2" w:rsidRDefault="00736E72" w:rsidP="00207734">
            <w:pPr>
              <w:autoSpaceDE w:val="0"/>
              <w:autoSpaceDN w:val="0"/>
              <w:adjustRightInd w:val="0"/>
              <w:spacing w:line="269" w:lineRule="exact"/>
              <w:ind w:right="53"/>
              <w:rPr>
                <w:rFonts w:cs="Calibri"/>
              </w:rPr>
            </w:pPr>
            <w:r w:rsidRPr="00F071D2">
              <w:rPr>
                <w:rFonts w:cs="Calibri"/>
              </w:rPr>
              <w:t>Czy w miejscu pracy zapewniono sprzęt ochrony ppoż. ?</w:t>
            </w:r>
          </w:p>
        </w:tc>
        <w:tc>
          <w:tcPr>
            <w:tcW w:w="1982" w:type="dxa"/>
            <w:shd w:val="clear" w:color="auto" w:fill="auto"/>
          </w:tcPr>
          <w:p w14:paraId="7671469D" w14:textId="77777777" w:rsidR="00736E72" w:rsidRPr="00F071D2" w:rsidRDefault="00736E72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72AEE593" w14:textId="77777777" w:rsidR="00736E72" w:rsidRPr="00F071D2" w:rsidRDefault="00736E72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  <w:tr w:rsidR="00736E72" w:rsidRPr="00F071D2" w14:paraId="26F52A0C" w14:textId="77777777" w:rsidTr="00207734">
        <w:tc>
          <w:tcPr>
            <w:tcW w:w="5668" w:type="dxa"/>
            <w:shd w:val="clear" w:color="auto" w:fill="auto"/>
          </w:tcPr>
          <w:p w14:paraId="2E4D6F70" w14:textId="77777777" w:rsidR="00736E72" w:rsidRPr="00F071D2" w:rsidRDefault="00736E72" w:rsidP="00207734">
            <w:pPr>
              <w:autoSpaceDE w:val="0"/>
              <w:autoSpaceDN w:val="0"/>
              <w:adjustRightInd w:val="0"/>
              <w:spacing w:line="269" w:lineRule="exact"/>
              <w:rPr>
                <w:rFonts w:cs="Calibri"/>
              </w:rPr>
            </w:pPr>
            <w:r w:rsidRPr="00F071D2">
              <w:rPr>
                <w:rFonts w:cs="Calibri"/>
              </w:rPr>
              <w:t>Czy sprzęt ratunkowy i gaśniczy jest utrzymywany w stanie zdatnym do użytku oraz czy jest okresowo kontrolowany - zgodnie z instrukcją eksploatacji tego sprzętu?</w:t>
            </w:r>
          </w:p>
        </w:tc>
        <w:tc>
          <w:tcPr>
            <w:tcW w:w="1982" w:type="dxa"/>
            <w:shd w:val="clear" w:color="auto" w:fill="auto"/>
          </w:tcPr>
          <w:p w14:paraId="6BB8E710" w14:textId="77777777" w:rsidR="00736E72" w:rsidRPr="00F071D2" w:rsidRDefault="00736E72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  <w:tc>
          <w:tcPr>
            <w:tcW w:w="2131" w:type="dxa"/>
            <w:shd w:val="clear" w:color="auto" w:fill="auto"/>
          </w:tcPr>
          <w:p w14:paraId="2F8546AD" w14:textId="77777777" w:rsidR="00736E72" w:rsidRPr="00F071D2" w:rsidRDefault="00736E72" w:rsidP="00207734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both"/>
              <w:rPr>
                <w:rFonts w:cs="Calibri"/>
                <w:bCs/>
              </w:rPr>
            </w:pPr>
          </w:p>
        </w:tc>
      </w:tr>
    </w:tbl>
    <w:p w14:paraId="3AD55B90" w14:textId="77777777" w:rsidR="005526AC" w:rsidRPr="00207734" w:rsidRDefault="005526AC" w:rsidP="00207734">
      <w:pPr>
        <w:autoSpaceDE w:val="0"/>
        <w:autoSpaceDN w:val="0"/>
        <w:adjustRightInd w:val="0"/>
        <w:spacing w:before="53"/>
        <w:ind w:right="1008"/>
        <w:jc w:val="both"/>
        <w:rPr>
          <w:rFonts w:cs="Calibri"/>
          <w:bCs/>
          <w:sz w:val="16"/>
          <w:szCs w:val="16"/>
        </w:rPr>
      </w:pPr>
    </w:p>
    <w:p w14:paraId="265AE7FA" w14:textId="17CD5227" w:rsidR="00581FA6" w:rsidRPr="00817672" w:rsidRDefault="00817672" w:rsidP="00817672">
      <w:pPr>
        <w:pStyle w:val="Akapitzlist"/>
        <w:autoSpaceDE w:val="0"/>
        <w:autoSpaceDN w:val="0"/>
        <w:adjustRightInd w:val="0"/>
        <w:spacing w:before="53" w:line="240" w:lineRule="auto"/>
        <w:ind w:left="2040" w:right="1008"/>
        <w:jc w:val="both"/>
        <w:rPr>
          <w:rFonts w:ascii="Century Gothic" w:hAnsi="Century Gothic" w:cs="Calibri"/>
          <w:bCs/>
          <w:sz w:val="16"/>
          <w:szCs w:val="16"/>
        </w:rPr>
      </w:pPr>
      <w:r w:rsidRPr="00817672">
        <w:rPr>
          <w:rFonts w:ascii="Century Gothic" w:hAnsi="Century Gothic" w:cs="Calibri"/>
          <w:bCs/>
          <w:sz w:val="16"/>
          <w:szCs w:val="16"/>
        </w:rPr>
        <w:t>*Jeśli ba</w:t>
      </w:r>
      <w:r>
        <w:rPr>
          <w:rFonts w:ascii="Century Gothic" w:hAnsi="Century Gothic" w:cs="Calibri"/>
          <w:bCs/>
          <w:sz w:val="16"/>
          <w:szCs w:val="16"/>
        </w:rPr>
        <w:t>dany obszar nie dotyczy danego Z</w:t>
      </w:r>
      <w:r w:rsidRPr="00817672">
        <w:rPr>
          <w:rFonts w:ascii="Century Gothic" w:hAnsi="Century Gothic" w:cs="Calibri"/>
          <w:bCs/>
          <w:sz w:val="16"/>
          <w:szCs w:val="16"/>
        </w:rPr>
        <w:t>adania należy informację</w:t>
      </w:r>
      <w:r>
        <w:rPr>
          <w:rFonts w:ascii="Century Gothic" w:hAnsi="Century Gothic" w:cs="Calibri"/>
          <w:bCs/>
          <w:sz w:val="16"/>
          <w:szCs w:val="16"/>
        </w:rPr>
        <w:t xml:space="preserve"> taką</w:t>
      </w:r>
      <w:r w:rsidRPr="00817672">
        <w:rPr>
          <w:rFonts w:ascii="Century Gothic" w:hAnsi="Century Gothic" w:cs="Calibri"/>
          <w:bCs/>
          <w:sz w:val="16"/>
          <w:szCs w:val="16"/>
        </w:rPr>
        <w:t xml:space="preserve"> umieścić </w:t>
      </w:r>
      <w:r>
        <w:rPr>
          <w:rFonts w:ascii="Century Gothic" w:hAnsi="Century Gothic" w:cs="Calibri"/>
          <w:bCs/>
          <w:sz w:val="16"/>
          <w:szCs w:val="16"/>
        </w:rPr>
        <w:t>w rubryce U</w:t>
      </w:r>
      <w:r w:rsidRPr="00817672">
        <w:rPr>
          <w:rFonts w:ascii="Century Gothic" w:hAnsi="Century Gothic" w:cs="Calibri"/>
          <w:bCs/>
          <w:sz w:val="16"/>
          <w:szCs w:val="16"/>
        </w:rPr>
        <w:t>wagi</w:t>
      </w:r>
    </w:p>
    <w:p w14:paraId="08821E97" w14:textId="77777777" w:rsidR="00335595" w:rsidRPr="00A868C1" w:rsidRDefault="00A868C1" w:rsidP="00A868C1">
      <w:pPr>
        <w:autoSpaceDE w:val="0"/>
        <w:autoSpaceDN w:val="0"/>
        <w:adjustRightInd w:val="0"/>
        <w:spacing w:before="53" w:line="600" w:lineRule="auto"/>
        <w:ind w:left="730" w:right="1008"/>
        <w:jc w:val="right"/>
        <w:rPr>
          <w:rFonts w:cs="Calibri"/>
          <w:b/>
          <w:bCs/>
        </w:rPr>
      </w:pPr>
      <w:r w:rsidRPr="00A868C1">
        <w:rPr>
          <w:rFonts w:cs="Calibri"/>
          <w:b/>
          <w:bCs/>
        </w:rPr>
        <w:t>Sporządził przedstawiciel wykonawcy – Inspektor ds. BHP</w:t>
      </w:r>
    </w:p>
    <w:p w14:paraId="02DC4640" w14:textId="77777777" w:rsidR="00A868C1" w:rsidRPr="00A868C1" w:rsidRDefault="00A868C1" w:rsidP="00A868C1">
      <w:pPr>
        <w:autoSpaceDE w:val="0"/>
        <w:autoSpaceDN w:val="0"/>
        <w:adjustRightInd w:val="0"/>
        <w:spacing w:before="53" w:line="283" w:lineRule="exact"/>
        <w:ind w:left="730" w:right="1008"/>
        <w:jc w:val="right"/>
        <w:rPr>
          <w:rFonts w:cs="Calibri"/>
          <w:bCs/>
        </w:rPr>
      </w:pPr>
      <w:r w:rsidRPr="00A868C1">
        <w:rPr>
          <w:rFonts w:cs="Calibri"/>
          <w:bCs/>
        </w:rPr>
        <w:t>………………………………………………………………</w:t>
      </w:r>
      <w:r>
        <w:rPr>
          <w:rFonts w:cs="Calibri"/>
          <w:bCs/>
        </w:rPr>
        <w:t>……….</w:t>
      </w:r>
    </w:p>
    <w:p w14:paraId="3712E813" w14:textId="5DBA5DBC" w:rsidR="00335595" w:rsidRPr="00207734" w:rsidRDefault="00A868C1" w:rsidP="00207734">
      <w:pPr>
        <w:autoSpaceDE w:val="0"/>
        <w:autoSpaceDN w:val="0"/>
        <w:adjustRightInd w:val="0"/>
        <w:spacing w:before="53" w:line="283" w:lineRule="exact"/>
        <w:ind w:left="730" w:right="1008"/>
        <w:jc w:val="right"/>
        <w:rPr>
          <w:rFonts w:cs="Calibri"/>
          <w:bCs/>
          <w:sz w:val="18"/>
          <w:szCs w:val="18"/>
        </w:rPr>
      </w:pPr>
      <w:r w:rsidRPr="00A868C1">
        <w:rPr>
          <w:rFonts w:cs="Calibri"/>
          <w:bCs/>
          <w:sz w:val="18"/>
          <w:szCs w:val="18"/>
        </w:rPr>
        <w:t>Imię i nazwisko, data</w:t>
      </w:r>
      <w:r>
        <w:rPr>
          <w:rFonts w:cs="Calibri"/>
          <w:bCs/>
          <w:sz w:val="18"/>
          <w:szCs w:val="18"/>
        </w:rPr>
        <w:t xml:space="preserve"> i podp</w:t>
      </w:r>
      <w:r w:rsidR="00207734">
        <w:rPr>
          <w:rFonts w:cs="Calibri"/>
          <w:bCs/>
          <w:sz w:val="18"/>
          <w:szCs w:val="18"/>
        </w:rPr>
        <w:t>is</w:t>
      </w:r>
    </w:p>
    <w:sectPr w:rsidR="00335595" w:rsidRPr="00207734" w:rsidSect="00B15007">
      <w:headerReference w:type="default" r:id="rId8"/>
      <w:footerReference w:type="even" r:id="rId9"/>
      <w:headerReference w:type="first" r:id="rId10"/>
      <w:pgSz w:w="11906" w:h="16838" w:code="9"/>
      <w:pgMar w:top="2518" w:right="851" w:bottom="1440" w:left="851" w:header="56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8E9CF" w14:textId="77777777" w:rsidR="003B7673" w:rsidRDefault="003B7673">
      <w:r>
        <w:separator/>
      </w:r>
    </w:p>
  </w:endnote>
  <w:endnote w:type="continuationSeparator" w:id="0">
    <w:p w14:paraId="4D725C11" w14:textId="77777777" w:rsidR="003B7673" w:rsidRDefault="003B7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E36CF" w14:textId="77777777" w:rsidR="00335595" w:rsidRDefault="00335595" w:rsidP="007354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B69A4AE" w14:textId="77777777" w:rsidR="00335595" w:rsidRDefault="00335595" w:rsidP="0073547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E1B49" w14:textId="77777777" w:rsidR="003B7673" w:rsidRDefault="003B7673">
      <w:r>
        <w:separator/>
      </w:r>
    </w:p>
  </w:footnote>
  <w:footnote w:type="continuationSeparator" w:id="0">
    <w:p w14:paraId="30D7A644" w14:textId="77777777" w:rsidR="003B7673" w:rsidRDefault="003B7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4D78B" w14:textId="71F0658C" w:rsidR="00335595" w:rsidRPr="005D1E07" w:rsidRDefault="009E4821" w:rsidP="008B3B05">
    <w:pPr>
      <w:tabs>
        <w:tab w:val="left" w:pos="720"/>
        <w:tab w:val="left" w:pos="864"/>
        <w:tab w:val="left" w:pos="1008"/>
        <w:tab w:val="left" w:pos="1872"/>
        <w:tab w:val="left" w:pos="2016"/>
        <w:tab w:val="left" w:pos="2160"/>
        <w:tab w:val="left" w:pos="2880"/>
        <w:tab w:val="left" w:pos="3168"/>
        <w:tab w:val="left" w:pos="3456"/>
        <w:tab w:val="left" w:pos="3600"/>
        <w:tab w:val="left" w:pos="6048"/>
        <w:tab w:val="right" w:pos="10178"/>
      </w:tabs>
      <w:spacing w:line="360" w:lineRule="auto"/>
      <w:ind w:left="284" w:hanging="567"/>
      <w:jc w:val="right"/>
      <w:rPr>
        <w:b/>
        <w:bCs/>
        <w:sz w:val="18"/>
        <w:szCs w:val="18"/>
      </w:rPr>
    </w:pPr>
    <w:r w:rsidRPr="00DD5423">
      <w:rPr>
        <w:b/>
        <w:bCs/>
        <w:sz w:val="18"/>
        <w:szCs w:val="18"/>
      </w:rPr>
      <w:t xml:space="preserve">Załącznik nr </w:t>
    </w:r>
    <w:r w:rsidR="003D2782">
      <w:rPr>
        <w:b/>
        <w:bCs/>
        <w:sz w:val="18"/>
        <w:szCs w:val="18"/>
      </w:rPr>
      <w:t>4</w:t>
    </w:r>
    <w:r w:rsidRPr="00DD5423">
      <w:rPr>
        <w:b/>
        <w:bCs/>
        <w:sz w:val="18"/>
        <w:szCs w:val="18"/>
      </w:rPr>
      <w:t xml:space="preserve"> - </w:t>
    </w:r>
    <w:r w:rsidR="008B3B05" w:rsidRPr="008B3B05">
      <w:rPr>
        <w:b/>
        <w:bCs/>
        <w:sz w:val="18"/>
        <w:szCs w:val="18"/>
      </w:rPr>
      <w:t>Raport dotyczący bezpieczeństwa pracy i ochrony zdrowia dla Zadań z obszaru Inwestycji Kluczowych</w:t>
    </w:r>
  </w:p>
  <w:p w14:paraId="62FD9DE0" w14:textId="77777777" w:rsidR="00335595" w:rsidRDefault="00193798">
    <w:pPr>
      <w:pStyle w:val="Nagwek"/>
    </w:pPr>
    <w:r>
      <w:rPr>
        <w:noProof/>
      </w:rPr>
      <w:drawing>
        <wp:anchor distT="0" distB="0" distL="114300" distR="114300" simplePos="0" relativeHeight="251656192" behindDoc="1" locked="0" layoutInCell="1" allowOverlap="1" wp14:anchorId="53275A5C" wp14:editId="27C25809">
          <wp:simplePos x="0" y="0"/>
          <wp:positionH relativeFrom="page">
            <wp:posOffset>360045</wp:posOffset>
          </wp:positionH>
          <wp:positionV relativeFrom="margin">
            <wp:posOffset>-474980</wp:posOffset>
          </wp:positionV>
          <wp:extent cx="6840855" cy="9009380"/>
          <wp:effectExtent l="0" t="0" r="0" b="1270"/>
          <wp:wrapNone/>
          <wp:docPr id="7" name="Obraz 7" descr="pdpier dodatkowy wew_stopka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pdpier dodatkowy wew_stopka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855" cy="9009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65B8183A" wp14:editId="2BA2D9E8">
          <wp:simplePos x="0" y="0"/>
          <wp:positionH relativeFrom="page">
            <wp:posOffset>360045</wp:posOffset>
          </wp:positionH>
          <wp:positionV relativeFrom="paragraph">
            <wp:posOffset>3810</wp:posOffset>
          </wp:positionV>
          <wp:extent cx="6840855" cy="1233805"/>
          <wp:effectExtent l="0" t="0" r="0" b="4445"/>
          <wp:wrapNone/>
          <wp:docPr id="8" name="Obraz 8" descr="pdpier dodatkowy wew_naglo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pdpier dodatkowy wew_naglowe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855" cy="1233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533CE" w14:textId="77777777" w:rsidR="00335595" w:rsidRDefault="00193798" w:rsidP="004C48AF">
    <w:pPr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53D5D569" wp14:editId="58DF6D28">
          <wp:simplePos x="0" y="0"/>
          <wp:positionH relativeFrom="margin">
            <wp:align>left</wp:align>
          </wp:positionH>
          <wp:positionV relativeFrom="paragraph">
            <wp:posOffset>1028700</wp:posOffset>
          </wp:positionV>
          <wp:extent cx="6840220" cy="8799195"/>
          <wp:effectExtent l="0" t="0" r="0" b="1905"/>
          <wp:wrapNone/>
          <wp:docPr id="4" name="Obraz 4" descr="pdpier dodatkowy wew_stopka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pdpier dodatkowy wew_stopka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220" cy="8799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5033C392" wp14:editId="0E6B7E90">
          <wp:simplePos x="0" y="0"/>
          <wp:positionH relativeFrom="margin">
            <wp:align>left</wp:align>
          </wp:positionH>
          <wp:positionV relativeFrom="paragraph">
            <wp:posOffset>3810</wp:posOffset>
          </wp:positionV>
          <wp:extent cx="6840220" cy="1264920"/>
          <wp:effectExtent l="0" t="0" r="0" b="0"/>
          <wp:wrapNone/>
          <wp:docPr id="6" name="Obraz 6" descr="pdpier dodatkowy wew_naglo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pdpier dodatkowy wew_naglowe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220" cy="1264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C3CA8"/>
    <w:multiLevelType w:val="multilevel"/>
    <w:tmpl w:val="73BC64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60" w:hanging="1440"/>
      </w:pPr>
      <w:rPr>
        <w:rFonts w:hint="default"/>
      </w:rPr>
    </w:lvl>
  </w:abstractNum>
  <w:abstractNum w:abstractNumId="1" w15:restartNumberingAfterBreak="0">
    <w:nsid w:val="0D900D8A"/>
    <w:multiLevelType w:val="multilevel"/>
    <w:tmpl w:val="F4C48D9C"/>
    <w:lvl w:ilvl="0">
      <w:start w:val="1"/>
      <w:numFmt w:val="decimal"/>
      <w:lvlText w:val="%1."/>
      <w:lvlJc w:val="left"/>
      <w:pPr>
        <w:ind w:left="10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50" w:hanging="1440"/>
      </w:pPr>
      <w:rPr>
        <w:rFonts w:hint="default"/>
      </w:rPr>
    </w:lvl>
  </w:abstractNum>
  <w:abstractNum w:abstractNumId="2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B74B2A"/>
    <w:multiLevelType w:val="hybridMultilevel"/>
    <w:tmpl w:val="90CA1130"/>
    <w:lvl w:ilvl="0" w:tplc="BFCA5B42">
      <w:numFmt w:val="bullet"/>
      <w:lvlText w:val=""/>
      <w:lvlJc w:val="left"/>
      <w:pPr>
        <w:ind w:left="204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5" w15:restartNumberingAfterBreak="0">
    <w:nsid w:val="278B4595"/>
    <w:multiLevelType w:val="hybridMultilevel"/>
    <w:tmpl w:val="D4D80E8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540D04"/>
    <w:multiLevelType w:val="hybridMultilevel"/>
    <w:tmpl w:val="049E959C"/>
    <w:lvl w:ilvl="0" w:tplc="26363F7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00CDB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812F68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B6C9F1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20412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EA65B5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6EAF77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3B81E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5EF1E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2F017B53"/>
    <w:multiLevelType w:val="hybridMultilevel"/>
    <w:tmpl w:val="D30CEA3E"/>
    <w:lvl w:ilvl="0" w:tplc="D4F4423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4A4AC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44559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4AA3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46EEF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3437D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88BFD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DE4A6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B0925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91370"/>
    <w:multiLevelType w:val="hybridMultilevel"/>
    <w:tmpl w:val="A88CA6EE"/>
    <w:lvl w:ilvl="0" w:tplc="7A14F4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10A186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2EEEE4">
      <w:start w:val="1435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8AABD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7E6B7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DE8F3D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FA5D5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D0F71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3EDAB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B126B"/>
    <w:multiLevelType w:val="hybridMultilevel"/>
    <w:tmpl w:val="DDAEE412"/>
    <w:lvl w:ilvl="0" w:tplc="BD2609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5A68F0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844CA8"/>
    <w:multiLevelType w:val="hybridMultilevel"/>
    <w:tmpl w:val="2F425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980337"/>
    <w:multiLevelType w:val="hybridMultilevel"/>
    <w:tmpl w:val="CF44DAFE"/>
    <w:lvl w:ilvl="0" w:tplc="B0681FBC">
      <w:numFmt w:val="bullet"/>
      <w:lvlText w:val=""/>
      <w:lvlJc w:val="left"/>
      <w:pPr>
        <w:ind w:left="1069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72ED3542"/>
    <w:multiLevelType w:val="hybridMultilevel"/>
    <w:tmpl w:val="EAF0B3F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2"/>
  </w:num>
  <w:num w:numId="2">
    <w:abstractNumId w:val="3"/>
  </w:num>
  <w:num w:numId="3">
    <w:abstractNumId w:val="11"/>
  </w:num>
  <w:num w:numId="4">
    <w:abstractNumId w:val="10"/>
  </w:num>
  <w:num w:numId="5">
    <w:abstractNumId w:val="9"/>
  </w:num>
  <w:num w:numId="6">
    <w:abstractNumId w:val="6"/>
  </w:num>
  <w:num w:numId="7">
    <w:abstractNumId w:val="7"/>
  </w:num>
  <w:num w:numId="8">
    <w:abstractNumId w:val="8"/>
  </w:num>
  <w:num w:numId="9">
    <w:abstractNumId w:val="2"/>
  </w:num>
  <w:num w:numId="10">
    <w:abstractNumId w:val="14"/>
  </w:num>
  <w:num w:numId="11">
    <w:abstractNumId w:val="5"/>
  </w:num>
  <w:num w:numId="12">
    <w:abstractNumId w:val="15"/>
  </w:num>
  <w:num w:numId="13">
    <w:abstractNumId w:val="1"/>
  </w:num>
  <w:num w:numId="14">
    <w:abstractNumId w:val="0"/>
  </w:num>
  <w:num w:numId="15">
    <w:abstractNumId w:val="1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1F3"/>
    <w:rsid w:val="000025DB"/>
    <w:rsid w:val="00007580"/>
    <w:rsid w:val="000318F4"/>
    <w:rsid w:val="00032A7A"/>
    <w:rsid w:val="000331C6"/>
    <w:rsid w:val="00037182"/>
    <w:rsid w:val="00046274"/>
    <w:rsid w:val="00055070"/>
    <w:rsid w:val="000608EF"/>
    <w:rsid w:val="00070E34"/>
    <w:rsid w:val="00071D2D"/>
    <w:rsid w:val="000725EC"/>
    <w:rsid w:val="000812DF"/>
    <w:rsid w:val="000A281C"/>
    <w:rsid w:val="000A7A9C"/>
    <w:rsid w:val="000B2A16"/>
    <w:rsid w:val="000B5FCF"/>
    <w:rsid w:val="000C00B4"/>
    <w:rsid w:val="000C530F"/>
    <w:rsid w:val="000E1C4E"/>
    <w:rsid w:val="000E6782"/>
    <w:rsid w:val="000F4724"/>
    <w:rsid w:val="0010429D"/>
    <w:rsid w:val="001110DA"/>
    <w:rsid w:val="00111C69"/>
    <w:rsid w:val="001249C4"/>
    <w:rsid w:val="00125400"/>
    <w:rsid w:val="00130C8E"/>
    <w:rsid w:val="00131BA4"/>
    <w:rsid w:val="00132E71"/>
    <w:rsid w:val="00134108"/>
    <w:rsid w:val="00143BE2"/>
    <w:rsid w:val="00172C13"/>
    <w:rsid w:val="00177809"/>
    <w:rsid w:val="00183273"/>
    <w:rsid w:val="00193798"/>
    <w:rsid w:val="001A053C"/>
    <w:rsid w:val="001A6E25"/>
    <w:rsid w:val="001B5BB0"/>
    <w:rsid w:val="001C2F95"/>
    <w:rsid w:val="001C5B1C"/>
    <w:rsid w:val="001D09A3"/>
    <w:rsid w:val="001D6D86"/>
    <w:rsid w:val="001F08BA"/>
    <w:rsid w:val="001F470A"/>
    <w:rsid w:val="001F4C72"/>
    <w:rsid w:val="001F6B21"/>
    <w:rsid w:val="001F7970"/>
    <w:rsid w:val="00201204"/>
    <w:rsid w:val="002039B9"/>
    <w:rsid w:val="00207734"/>
    <w:rsid w:val="002120DC"/>
    <w:rsid w:val="00230E2D"/>
    <w:rsid w:val="00233B5A"/>
    <w:rsid w:val="0023781D"/>
    <w:rsid w:val="00242401"/>
    <w:rsid w:val="00245E3E"/>
    <w:rsid w:val="00252643"/>
    <w:rsid w:val="00274507"/>
    <w:rsid w:val="002858E8"/>
    <w:rsid w:val="00290A05"/>
    <w:rsid w:val="002913AF"/>
    <w:rsid w:val="00292391"/>
    <w:rsid w:val="002A44BD"/>
    <w:rsid w:val="002A45C5"/>
    <w:rsid w:val="002B1875"/>
    <w:rsid w:val="002B46F9"/>
    <w:rsid w:val="002B619B"/>
    <w:rsid w:val="002C5D00"/>
    <w:rsid w:val="002D0C6E"/>
    <w:rsid w:val="002D3C39"/>
    <w:rsid w:val="002D46DD"/>
    <w:rsid w:val="002F180C"/>
    <w:rsid w:val="00301466"/>
    <w:rsid w:val="003311B3"/>
    <w:rsid w:val="00335595"/>
    <w:rsid w:val="0033673F"/>
    <w:rsid w:val="003372FF"/>
    <w:rsid w:val="00345F93"/>
    <w:rsid w:val="00363B08"/>
    <w:rsid w:val="0036565A"/>
    <w:rsid w:val="003716B2"/>
    <w:rsid w:val="00377272"/>
    <w:rsid w:val="00383D52"/>
    <w:rsid w:val="0038668B"/>
    <w:rsid w:val="00387CA5"/>
    <w:rsid w:val="00390F07"/>
    <w:rsid w:val="00394438"/>
    <w:rsid w:val="00394D20"/>
    <w:rsid w:val="00396B3B"/>
    <w:rsid w:val="003A27E4"/>
    <w:rsid w:val="003B52D5"/>
    <w:rsid w:val="003B7673"/>
    <w:rsid w:val="003C21EE"/>
    <w:rsid w:val="003D2495"/>
    <w:rsid w:val="003D2782"/>
    <w:rsid w:val="003D57F9"/>
    <w:rsid w:val="003D5EE4"/>
    <w:rsid w:val="003E4334"/>
    <w:rsid w:val="003E7C14"/>
    <w:rsid w:val="00404671"/>
    <w:rsid w:val="00405526"/>
    <w:rsid w:val="00444308"/>
    <w:rsid w:val="0047641E"/>
    <w:rsid w:val="00477AEC"/>
    <w:rsid w:val="00486385"/>
    <w:rsid w:val="00486F5D"/>
    <w:rsid w:val="00490B54"/>
    <w:rsid w:val="00497DDF"/>
    <w:rsid w:val="004A424A"/>
    <w:rsid w:val="004A7929"/>
    <w:rsid w:val="004B7295"/>
    <w:rsid w:val="004C0889"/>
    <w:rsid w:val="004C3086"/>
    <w:rsid w:val="004C3FFF"/>
    <w:rsid w:val="004C48AF"/>
    <w:rsid w:val="004C50C8"/>
    <w:rsid w:val="004D3C5A"/>
    <w:rsid w:val="0051246A"/>
    <w:rsid w:val="0051732B"/>
    <w:rsid w:val="005378F2"/>
    <w:rsid w:val="00542A54"/>
    <w:rsid w:val="00547EEB"/>
    <w:rsid w:val="0055002E"/>
    <w:rsid w:val="00551825"/>
    <w:rsid w:val="005526AC"/>
    <w:rsid w:val="005637E5"/>
    <w:rsid w:val="00575792"/>
    <w:rsid w:val="00575B76"/>
    <w:rsid w:val="00576EFA"/>
    <w:rsid w:val="00581FA6"/>
    <w:rsid w:val="00583461"/>
    <w:rsid w:val="00587567"/>
    <w:rsid w:val="005B1A1F"/>
    <w:rsid w:val="005B1E5E"/>
    <w:rsid w:val="005D15E7"/>
    <w:rsid w:val="005D1E07"/>
    <w:rsid w:val="005D2E01"/>
    <w:rsid w:val="005E62C6"/>
    <w:rsid w:val="00600C26"/>
    <w:rsid w:val="006107A5"/>
    <w:rsid w:val="00622D07"/>
    <w:rsid w:val="00622D1B"/>
    <w:rsid w:val="006301A4"/>
    <w:rsid w:val="00644BD6"/>
    <w:rsid w:val="006468FB"/>
    <w:rsid w:val="00650781"/>
    <w:rsid w:val="00652C91"/>
    <w:rsid w:val="00655FD1"/>
    <w:rsid w:val="00660F0B"/>
    <w:rsid w:val="00675279"/>
    <w:rsid w:val="00677C26"/>
    <w:rsid w:val="00680885"/>
    <w:rsid w:val="00681BCE"/>
    <w:rsid w:val="006822AD"/>
    <w:rsid w:val="00683C38"/>
    <w:rsid w:val="00696E2F"/>
    <w:rsid w:val="006B1EE5"/>
    <w:rsid w:val="006B4035"/>
    <w:rsid w:val="006C530C"/>
    <w:rsid w:val="006C7B70"/>
    <w:rsid w:val="006D2A04"/>
    <w:rsid w:val="006F526B"/>
    <w:rsid w:val="006F59F8"/>
    <w:rsid w:val="007111A4"/>
    <w:rsid w:val="0071300A"/>
    <w:rsid w:val="00714423"/>
    <w:rsid w:val="00717E13"/>
    <w:rsid w:val="007327D1"/>
    <w:rsid w:val="00735470"/>
    <w:rsid w:val="00736E72"/>
    <w:rsid w:val="00753664"/>
    <w:rsid w:val="00767C5D"/>
    <w:rsid w:val="007736F9"/>
    <w:rsid w:val="007773BA"/>
    <w:rsid w:val="007958E7"/>
    <w:rsid w:val="007D376D"/>
    <w:rsid w:val="007D48ED"/>
    <w:rsid w:val="007F087D"/>
    <w:rsid w:val="007F4746"/>
    <w:rsid w:val="007F7C79"/>
    <w:rsid w:val="00801E18"/>
    <w:rsid w:val="00806039"/>
    <w:rsid w:val="0080619A"/>
    <w:rsid w:val="008118B0"/>
    <w:rsid w:val="00817672"/>
    <w:rsid w:val="00817FC5"/>
    <w:rsid w:val="00840345"/>
    <w:rsid w:val="00851428"/>
    <w:rsid w:val="008524C4"/>
    <w:rsid w:val="00870298"/>
    <w:rsid w:val="00877FB8"/>
    <w:rsid w:val="00880B66"/>
    <w:rsid w:val="008930EF"/>
    <w:rsid w:val="00895DE8"/>
    <w:rsid w:val="008A4270"/>
    <w:rsid w:val="008A4935"/>
    <w:rsid w:val="008B0109"/>
    <w:rsid w:val="008B3B05"/>
    <w:rsid w:val="008B3B55"/>
    <w:rsid w:val="008C0F22"/>
    <w:rsid w:val="008C5EC3"/>
    <w:rsid w:val="008C70C5"/>
    <w:rsid w:val="008D7325"/>
    <w:rsid w:val="008E1622"/>
    <w:rsid w:val="008E5C51"/>
    <w:rsid w:val="008F4A84"/>
    <w:rsid w:val="00910FBD"/>
    <w:rsid w:val="009221DE"/>
    <w:rsid w:val="00942417"/>
    <w:rsid w:val="00942F2F"/>
    <w:rsid w:val="009706AF"/>
    <w:rsid w:val="009752C8"/>
    <w:rsid w:val="0097778E"/>
    <w:rsid w:val="009B0494"/>
    <w:rsid w:val="009B16D7"/>
    <w:rsid w:val="009C4F49"/>
    <w:rsid w:val="009C59F1"/>
    <w:rsid w:val="009C7215"/>
    <w:rsid w:val="009D147A"/>
    <w:rsid w:val="009D5E7B"/>
    <w:rsid w:val="009E2580"/>
    <w:rsid w:val="009E4821"/>
    <w:rsid w:val="009E6AC1"/>
    <w:rsid w:val="00A033E2"/>
    <w:rsid w:val="00A24F45"/>
    <w:rsid w:val="00A44F95"/>
    <w:rsid w:val="00A52C63"/>
    <w:rsid w:val="00A76772"/>
    <w:rsid w:val="00A76A27"/>
    <w:rsid w:val="00A868C1"/>
    <w:rsid w:val="00AC326C"/>
    <w:rsid w:val="00AD5543"/>
    <w:rsid w:val="00AE46B5"/>
    <w:rsid w:val="00B04108"/>
    <w:rsid w:val="00B11059"/>
    <w:rsid w:val="00B15007"/>
    <w:rsid w:val="00B20BF8"/>
    <w:rsid w:val="00B36119"/>
    <w:rsid w:val="00B41C65"/>
    <w:rsid w:val="00B44626"/>
    <w:rsid w:val="00B75A79"/>
    <w:rsid w:val="00BA5532"/>
    <w:rsid w:val="00BB4E57"/>
    <w:rsid w:val="00BC06BF"/>
    <w:rsid w:val="00BD4F5A"/>
    <w:rsid w:val="00BE046B"/>
    <w:rsid w:val="00C16B98"/>
    <w:rsid w:val="00C24C07"/>
    <w:rsid w:val="00C26A21"/>
    <w:rsid w:val="00C40CEC"/>
    <w:rsid w:val="00C43F93"/>
    <w:rsid w:val="00C5201B"/>
    <w:rsid w:val="00C554F4"/>
    <w:rsid w:val="00C600E5"/>
    <w:rsid w:val="00C626AC"/>
    <w:rsid w:val="00C7318C"/>
    <w:rsid w:val="00C802C1"/>
    <w:rsid w:val="00C934EF"/>
    <w:rsid w:val="00CA1C08"/>
    <w:rsid w:val="00CA60CD"/>
    <w:rsid w:val="00CB11A6"/>
    <w:rsid w:val="00CD433E"/>
    <w:rsid w:val="00CE15DD"/>
    <w:rsid w:val="00CE16D0"/>
    <w:rsid w:val="00CE63CC"/>
    <w:rsid w:val="00CF0C1F"/>
    <w:rsid w:val="00D050ED"/>
    <w:rsid w:val="00D128F0"/>
    <w:rsid w:val="00D316DE"/>
    <w:rsid w:val="00D410A4"/>
    <w:rsid w:val="00D4286B"/>
    <w:rsid w:val="00D47463"/>
    <w:rsid w:val="00D645CD"/>
    <w:rsid w:val="00D70F14"/>
    <w:rsid w:val="00D825A1"/>
    <w:rsid w:val="00D86994"/>
    <w:rsid w:val="00D94920"/>
    <w:rsid w:val="00D95C81"/>
    <w:rsid w:val="00D962CA"/>
    <w:rsid w:val="00D96D6C"/>
    <w:rsid w:val="00DA7B76"/>
    <w:rsid w:val="00DB25E5"/>
    <w:rsid w:val="00DC01EC"/>
    <w:rsid w:val="00DC0E73"/>
    <w:rsid w:val="00DD0963"/>
    <w:rsid w:val="00DD3EE0"/>
    <w:rsid w:val="00DD5423"/>
    <w:rsid w:val="00DD7505"/>
    <w:rsid w:val="00E0686E"/>
    <w:rsid w:val="00E071FB"/>
    <w:rsid w:val="00E15199"/>
    <w:rsid w:val="00E16BC2"/>
    <w:rsid w:val="00E20A2F"/>
    <w:rsid w:val="00E22F8E"/>
    <w:rsid w:val="00E23B90"/>
    <w:rsid w:val="00E32954"/>
    <w:rsid w:val="00E345F8"/>
    <w:rsid w:val="00E37561"/>
    <w:rsid w:val="00E51704"/>
    <w:rsid w:val="00E5193D"/>
    <w:rsid w:val="00E54AE1"/>
    <w:rsid w:val="00E5549F"/>
    <w:rsid w:val="00E55DEE"/>
    <w:rsid w:val="00E564E7"/>
    <w:rsid w:val="00E709E2"/>
    <w:rsid w:val="00EA0DD6"/>
    <w:rsid w:val="00EA1ED9"/>
    <w:rsid w:val="00EA3347"/>
    <w:rsid w:val="00EA5EB8"/>
    <w:rsid w:val="00EB7F95"/>
    <w:rsid w:val="00ED21B9"/>
    <w:rsid w:val="00EF401D"/>
    <w:rsid w:val="00F01740"/>
    <w:rsid w:val="00F030E9"/>
    <w:rsid w:val="00F071D2"/>
    <w:rsid w:val="00F07C9E"/>
    <w:rsid w:val="00F10AEE"/>
    <w:rsid w:val="00F20DE4"/>
    <w:rsid w:val="00F20E54"/>
    <w:rsid w:val="00F251F3"/>
    <w:rsid w:val="00F25FB2"/>
    <w:rsid w:val="00F30FBC"/>
    <w:rsid w:val="00F345F8"/>
    <w:rsid w:val="00F37773"/>
    <w:rsid w:val="00F4053C"/>
    <w:rsid w:val="00F515F3"/>
    <w:rsid w:val="00F5190D"/>
    <w:rsid w:val="00F6139F"/>
    <w:rsid w:val="00F700B3"/>
    <w:rsid w:val="00F80FCA"/>
    <w:rsid w:val="00F901E1"/>
    <w:rsid w:val="00FA1085"/>
    <w:rsid w:val="00FA1FB7"/>
    <w:rsid w:val="00FB7375"/>
    <w:rsid w:val="00FC61EC"/>
    <w:rsid w:val="00FC682A"/>
    <w:rsid w:val="00FD66B3"/>
    <w:rsid w:val="00FE10A3"/>
    <w:rsid w:val="00FF2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DEB2228"/>
  <w15:docId w15:val="{4DD33820-0C4E-4647-B9BF-08EE54F2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99" w:unhideWhenUsed="1"/>
    <w:lsdException w:name="header" w:semiHidden="1" w:uiPriority="99" w:unhideWhenUsed="1"/>
    <w:lsdException w:name="footer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" w:locked="1"/>
    <w:lsdException w:name="List Bullet" w:lock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E6782"/>
    <w:rPr>
      <w:rFonts w:ascii="Century Gothic" w:hAnsi="Century Gothic"/>
    </w:rPr>
  </w:style>
  <w:style w:type="paragraph" w:styleId="Nagwek1">
    <w:name w:val="heading 1"/>
    <w:basedOn w:val="Normalny"/>
    <w:next w:val="Normalny"/>
    <w:link w:val="Nagwek1Znak"/>
    <w:qFormat/>
    <w:locked/>
    <w:rsid w:val="00CA1C08"/>
    <w:pPr>
      <w:keepNext/>
      <w:numPr>
        <w:numId w:val="1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locked/>
    <w:rsid w:val="00CA1C08"/>
    <w:pPr>
      <w:keepNext/>
      <w:numPr>
        <w:ilvl w:val="1"/>
        <w:numId w:val="1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link w:val="Nagwek3Znak"/>
    <w:qFormat/>
    <w:locked/>
    <w:rsid w:val="00CA1C08"/>
    <w:pPr>
      <w:keepNext/>
      <w:numPr>
        <w:ilvl w:val="2"/>
        <w:numId w:val="1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CA1C08"/>
    <w:pPr>
      <w:keepNext/>
      <w:numPr>
        <w:ilvl w:val="3"/>
        <w:numId w:val="1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link w:val="Nagwek5Znak"/>
    <w:qFormat/>
    <w:locked/>
    <w:rsid w:val="00CA1C08"/>
    <w:pPr>
      <w:numPr>
        <w:ilvl w:val="4"/>
        <w:numId w:val="1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locked/>
    <w:rsid w:val="00CA1C08"/>
    <w:pPr>
      <w:numPr>
        <w:ilvl w:val="5"/>
        <w:numId w:val="12"/>
      </w:numPr>
      <w:spacing w:before="240" w:after="60" w:line="320" w:lineRule="exact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locked/>
    <w:rsid w:val="00CA1C08"/>
    <w:pPr>
      <w:numPr>
        <w:ilvl w:val="6"/>
        <w:numId w:val="12"/>
      </w:numPr>
      <w:spacing w:before="240" w:after="60" w:line="320" w:lineRule="exact"/>
      <w:jc w:val="both"/>
      <w:outlineLvl w:val="6"/>
    </w:pPr>
    <w:rPr>
      <w:rFonts w:ascii="Times New Roman" w:hAnsi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locked/>
    <w:rsid w:val="00CA1C08"/>
    <w:pPr>
      <w:numPr>
        <w:ilvl w:val="7"/>
        <w:numId w:val="12"/>
      </w:numPr>
      <w:spacing w:before="240" w:after="60" w:line="320" w:lineRule="exact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locked/>
    <w:rsid w:val="00CA1C08"/>
    <w:pPr>
      <w:numPr>
        <w:ilvl w:val="8"/>
        <w:numId w:val="1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36565A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ink w:val="NagwekZnak"/>
    <w:uiPriority w:val="99"/>
    <w:locked/>
    <w:rsid w:val="00EB7F9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ocked/>
    <w:rsid w:val="00EB7F95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locked/>
    <w:rsid w:val="008C70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3D2495"/>
  </w:style>
  <w:style w:type="character" w:styleId="Odwoaniedokomentarza">
    <w:name w:val="annotation reference"/>
    <w:uiPriority w:val="99"/>
    <w:unhideWhenUsed/>
    <w:locked/>
    <w:rsid w:val="00C16B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locked/>
    <w:rsid w:val="00C16B98"/>
    <w:pPr>
      <w:spacing w:after="200"/>
    </w:pPr>
    <w:rPr>
      <w:rFonts w:eastAsia="Calibri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C16B98"/>
    <w:rPr>
      <w:rFonts w:ascii="Century Gothic" w:eastAsia="Calibri" w:hAnsi="Century Gothic"/>
      <w:lang w:eastAsia="en-US"/>
    </w:rPr>
  </w:style>
  <w:style w:type="paragraph" w:styleId="Tekstdymka">
    <w:name w:val="Balloon Text"/>
    <w:basedOn w:val="Normalny"/>
    <w:link w:val="TekstdymkaZnak"/>
    <w:locked/>
    <w:rsid w:val="00C16B9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C16B98"/>
    <w:rPr>
      <w:rFonts w:ascii="Tahoma" w:hAnsi="Tahoma" w:cs="Tahoma"/>
      <w:sz w:val="16"/>
      <w:szCs w:val="16"/>
    </w:rPr>
  </w:style>
  <w:style w:type="character" w:customStyle="1" w:styleId="FontStyle25">
    <w:name w:val="Font Style25"/>
    <w:uiPriority w:val="99"/>
    <w:rsid w:val="00111C69"/>
    <w:rPr>
      <w:rFonts w:ascii="Times New Roman" w:hAnsi="Times New Roman" w:cs="Times New Roman"/>
      <w:sz w:val="16"/>
      <w:szCs w:val="16"/>
    </w:rPr>
  </w:style>
  <w:style w:type="paragraph" w:customStyle="1" w:styleId="Style16">
    <w:name w:val="Style16"/>
    <w:basedOn w:val="Normalny"/>
    <w:uiPriority w:val="99"/>
    <w:rsid w:val="00DD0963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Georgia" w:hAnsi="Georgia"/>
      <w:sz w:val="24"/>
      <w:szCs w:val="24"/>
    </w:rPr>
  </w:style>
  <w:style w:type="paragraph" w:customStyle="1" w:styleId="Style17">
    <w:name w:val="Style17"/>
    <w:basedOn w:val="Normalny"/>
    <w:uiPriority w:val="99"/>
    <w:rsid w:val="00DD0963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</w:rPr>
  </w:style>
  <w:style w:type="character" w:customStyle="1" w:styleId="FontStyle31">
    <w:name w:val="Font Style31"/>
    <w:uiPriority w:val="99"/>
    <w:rsid w:val="00DD0963"/>
    <w:rPr>
      <w:rFonts w:ascii="Century Gothic" w:hAnsi="Century Gothic" w:cs="Century Gothic"/>
      <w:b/>
      <w:bCs/>
      <w:sz w:val="20"/>
      <w:szCs w:val="20"/>
    </w:rPr>
  </w:style>
  <w:style w:type="paragraph" w:customStyle="1" w:styleId="Style2">
    <w:name w:val="Style2"/>
    <w:basedOn w:val="Normalny"/>
    <w:uiPriority w:val="99"/>
    <w:rsid w:val="00DD0963"/>
    <w:pPr>
      <w:widowControl w:val="0"/>
      <w:autoSpaceDE w:val="0"/>
      <w:autoSpaceDN w:val="0"/>
      <w:adjustRightInd w:val="0"/>
      <w:spacing w:line="235" w:lineRule="exact"/>
      <w:ind w:firstLine="398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Normalny"/>
    <w:uiPriority w:val="99"/>
    <w:rsid w:val="00DD0963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uiPriority w:val="99"/>
    <w:rsid w:val="00DD096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">
    <w:name w:val="Style5"/>
    <w:basedOn w:val="Normalny"/>
    <w:uiPriority w:val="99"/>
    <w:rsid w:val="00C600E5"/>
    <w:pPr>
      <w:widowControl w:val="0"/>
      <w:autoSpaceDE w:val="0"/>
      <w:autoSpaceDN w:val="0"/>
      <w:adjustRightInd w:val="0"/>
      <w:spacing w:line="206" w:lineRule="exact"/>
      <w:ind w:firstLine="173"/>
      <w:jc w:val="both"/>
    </w:pPr>
    <w:rPr>
      <w:rFonts w:ascii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2120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locked/>
    <w:rsid w:val="00551825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locked/>
    <w:rsid w:val="00071D2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Nagwek1Znak">
    <w:name w:val="Nagłówek 1 Znak"/>
    <w:link w:val="Nagwek1"/>
    <w:rsid w:val="00CA1C08"/>
    <w:rPr>
      <w:rFonts w:ascii="Arial" w:hAnsi="Arial" w:cs="Arial"/>
      <w:b/>
      <w:bCs/>
      <w:kern w:val="32"/>
      <w:sz w:val="24"/>
      <w:szCs w:val="32"/>
    </w:rPr>
  </w:style>
  <w:style w:type="character" w:customStyle="1" w:styleId="Nagwek2Znak">
    <w:name w:val="Nagłówek 2 Znak"/>
    <w:link w:val="Nagwek2"/>
    <w:rsid w:val="00CA1C08"/>
    <w:rPr>
      <w:rFonts w:ascii="Arial" w:hAnsi="Arial" w:cs="Arial"/>
      <w:bCs/>
      <w:iCs/>
      <w:sz w:val="22"/>
      <w:szCs w:val="28"/>
    </w:rPr>
  </w:style>
  <w:style w:type="character" w:customStyle="1" w:styleId="Nagwek3Znak">
    <w:name w:val="Nagłówek 3 Znak"/>
    <w:link w:val="Nagwek3"/>
    <w:rsid w:val="00CA1C08"/>
    <w:rPr>
      <w:rFonts w:ascii="Arial" w:hAnsi="Arial" w:cs="Arial"/>
      <w:bCs/>
      <w:sz w:val="22"/>
      <w:szCs w:val="26"/>
    </w:rPr>
  </w:style>
  <w:style w:type="character" w:customStyle="1" w:styleId="Nagwek4Znak">
    <w:name w:val="Nagłówek 4 Znak"/>
    <w:link w:val="Nagwek4"/>
    <w:rsid w:val="00CA1C08"/>
    <w:rPr>
      <w:rFonts w:ascii="Arial" w:hAnsi="Arial"/>
      <w:bCs/>
      <w:sz w:val="22"/>
      <w:szCs w:val="28"/>
    </w:rPr>
  </w:style>
  <w:style w:type="character" w:customStyle="1" w:styleId="Nagwek5Znak">
    <w:name w:val="Nagłówek 5 Znak"/>
    <w:link w:val="Nagwek5"/>
    <w:rsid w:val="00CA1C08"/>
    <w:rPr>
      <w:rFonts w:ascii="Arial" w:hAnsi="Arial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CA1C08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CA1C08"/>
    <w:rPr>
      <w:sz w:val="24"/>
      <w:szCs w:val="24"/>
    </w:rPr>
  </w:style>
  <w:style w:type="character" w:customStyle="1" w:styleId="Nagwek8Znak">
    <w:name w:val="Nagłówek 8 Znak"/>
    <w:link w:val="Nagwek8"/>
    <w:rsid w:val="00CA1C08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CA1C08"/>
    <w:rPr>
      <w:rFonts w:ascii="Arial" w:hAnsi="Arial" w:cs="Arial"/>
      <w:sz w:val="22"/>
      <w:szCs w:val="22"/>
    </w:rPr>
  </w:style>
  <w:style w:type="character" w:customStyle="1" w:styleId="NagwekZnak">
    <w:name w:val="Nagłówek Znak"/>
    <w:link w:val="Nagwek"/>
    <w:uiPriority w:val="99"/>
    <w:rsid w:val="00CA1C08"/>
    <w:rPr>
      <w:rFonts w:ascii="Century Gothic" w:hAnsi="Century Gothic"/>
    </w:rPr>
  </w:style>
  <w:style w:type="numbering" w:customStyle="1" w:styleId="Bezlisty1">
    <w:name w:val="Bez listy1"/>
    <w:next w:val="Bezlisty"/>
    <w:uiPriority w:val="99"/>
    <w:semiHidden/>
    <w:unhideWhenUsed/>
    <w:rsid w:val="00335595"/>
  </w:style>
  <w:style w:type="paragraph" w:customStyle="1" w:styleId="Style1">
    <w:name w:val="Style1"/>
    <w:basedOn w:val="Normalny"/>
    <w:uiPriority w:val="99"/>
    <w:rsid w:val="00335595"/>
    <w:pPr>
      <w:widowControl w:val="0"/>
      <w:autoSpaceDE w:val="0"/>
      <w:autoSpaceDN w:val="0"/>
      <w:adjustRightInd w:val="0"/>
      <w:spacing w:line="626" w:lineRule="exact"/>
      <w:jc w:val="center"/>
    </w:pPr>
    <w:rPr>
      <w:rFonts w:ascii="Calibri" w:hAnsi="Calibri"/>
      <w:sz w:val="24"/>
      <w:szCs w:val="24"/>
    </w:rPr>
  </w:style>
  <w:style w:type="paragraph" w:customStyle="1" w:styleId="Style4">
    <w:name w:val="Style4"/>
    <w:basedOn w:val="Normalny"/>
    <w:uiPriority w:val="99"/>
    <w:rsid w:val="00335595"/>
    <w:pPr>
      <w:widowControl w:val="0"/>
      <w:autoSpaceDE w:val="0"/>
      <w:autoSpaceDN w:val="0"/>
      <w:adjustRightInd w:val="0"/>
    </w:pPr>
    <w:rPr>
      <w:rFonts w:ascii="Calibri" w:hAnsi="Calibri"/>
      <w:sz w:val="24"/>
      <w:szCs w:val="24"/>
    </w:rPr>
  </w:style>
  <w:style w:type="paragraph" w:customStyle="1" w:styleId="Style6">
    <w:name w:val="Style6"/>
    <w:basedOn w:val="Normalny"/>
    <w:uiPriority w:val="99"/>
    <w:rsid w:val="00335595"/>
    <w:pPr>
      <w:widowControl w:val="0"/>
      <w:autoSpaceDE w:val="0"/>
      <w:autoSpaceDN w:val="0"/>
      <w:adjustRightInd w:val="0"/>
    </w:pPr>
    <w:rPr>
      <w:rFonts w:ascii="Calibri" w:hAnsi="Calibri"/>
      <w:sz w:val="24"/>
      <w:szCs w:val="24"/>
    </w:rPr>
  </w:style>
  <w:style w:type="paragraph" w:customStyle="1" w:styleId="Style7">
    <w:name w:val="Style7"/>
    <w:basedOn w:val="Normalny"/>
    <w:uiPriority w:val="99"/>
    <w:rsid w:val="00335595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  <w:sz w:val="24"/>
      <w:szCs w:val="24"/>
    </w:rPr>
  </w:style>
  <w:style w:type="paragraph" w:customStyle="1" w:styleId="Style8">
    <w:name w:val="Style8"/>
    <w:basedOn w:val="Normalny"/>
    <w:uiPriority w:val="99"/>
    <w:rsid w:val="00335595"/>
    <w:pPr>
      <w:widowControl w:val="0"/>
      <w:autoSpaceDE w:val="0"/>
      <w:autoSpaceDN w:val="0"/>
      <w:adjustRightInd w:val="0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Normalny"/>
    <w:uiPriority w:val="99"/>
    <w:rsid w:val="00335595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  <w:sz w:val="24"/>
      <w:szCs w:val="24"/>
    </w:rPr>
  </w:style>
  <w:style w:type="paragraph" w:customStyle="1" w:styleId="Style10">
    <w:name w:val="Style10"/>
    <w:basedOn w:val="Normalny"/>
    <w:uiPriority w:val="99"/>
    <w:rsid w:val="00335595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  <w:sz w:val="24"/>
      <w:szCs w:val="24"/>
    </w:rPr>
  </w:style>
  <w:style w:type="paragraph" w:customStyle="1" w:styleId="Style11">
    <w:name w:val="Style11"/>
    <w:basedOn w:val="Normalny"/>
    <w:uiPriority w:val="99"/>
    <w:rsid w:val="00335595"/>
    <w:pPr>
      <w:widowControl w:val="0"/>
      <w:autoSpaceDE w:val="0"/>
      <w:autoSpaceDN w:val="0"/>
      <w:adjustRightInd w:val="0"/>
    </w:pPr>
    <w:rPr>
      <w:rFonts w:ascii="Calibri" w:hAnsi="Calibri"/>
      <w:sz w:val="24"/>
      <w:szCs w:val="24"/>
    </w:rPr>
  </w:style>
  <w:style w:type="character" w:customStyle="1" w:styleId="FontStyle13">
    <w:name w:val="Font Style13"/>
    <w:uiPriority w:val="99"/>
    <w:rsid w:val="00335595"/>
    <w:rPr>
      <w:rFonts w:ascii="Calibri" w:hAnsi="Calibri" w:cs="Calibri"/>
      <w:b/>
      <w:bCs/>
      <w:sz w:val="26"/>
      <w:szCs w:val="26"/>
    </w:rPr>
  </w:style>
  <w:style w:type="character" w:customStyle="1" w:styleId="FontStyle14">
    <w:name w:val="Font Style14"/>
    <w:uiPriority w:val="99"/>
    <w:rsid w:val="00335595"/>
    <w:rPr>
      <w:rFonts w:ascii="Calibri" w:hAnsi="Calibri" w:cs="Calibri"/>
      <w:b/>
      <w:bCs/>
      <w:sz w:val="20"/>
      <w:szCs w:val="20"/>
    </w:rPr>
  </w:style>
  <w:style w:type="character" w:customStyle="1" w:styleId="FontStyle15">
    <w:name w:val="Font Style15"/>
    <w:uiPriority w:val="99"/>
    <w:rsid w:val="00335595"/>
    <w:rPr>
      <w:rFonts w:ascii="Calibri" w:hAnsi="Calibri" w:cs="Calibri"/>
      <w:sz w:val="20"/>
      <w:szCs w:val="20"/>
    </w:rPr>
  </w:style>
  <w:style w:type="character" w:customStyle="1" w:styleId="FontStyle16">
    <w:name w:val="Font Style16"/>
    <w:uiPriority w:val="99"/>
    <w:rsid w:val="00335595"/>
    <w:rPr>
      <w:rFonts w:ascii="Calibri" w:hAnsi="Calibri" w:cs="Calibri"/>
      <w:b/>
      <w:bCs/>
      <w:sz w:val="20"/>
      <w:szCs w:val="20"/>
    </w:rPr>
  </w:style>
  <w:style w:type="character" w:customStyle="1" w:styleId="FontStyle34">
    <w:name w:val="Font Style34"/>
    <w:uiPriority w:val="99"/>
    <w:rsid w:val="00581FA6"/>
    <w:rPr>
      <w:rFonts w:ascii="Arial" w:hAnsi="Arial" w:cs="Arial"/>
      <w:sz w:val="18"/>
      <w:szCs w:val="18"/>
    </w:rPr>
  </w:style>
  <w:style w:type="character" w:customStyle="1" w:styleId="FontStyle33">
    <w:name w:val="Font Style33"/>
    <w:uiPriority w:val="99"/>
    <w:rsid w:val="00A52C63"/>
    <w:rPr>
      <w:rFonts w:ascii="Arial" w:hAnsi="Arial" w:cs="Arial"/>
      <w:b/>
      <w:bCs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locked/>
    <w:rsid w:val="00193798"/>
    <w:pPr>
      <w:spacing w:after="0"/>
    </w:pPr>
    <w:rPr>
      <w:rFonts w:eastAsia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rsid w:val="00193798"/>
    <w:rPr>
      <w:rFonts w:ascii="Century Gothic" w:eastAsia="Calibri" w:hAnsi="Century Gothic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8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350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14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456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70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42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236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14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1923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14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23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9855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9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924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2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TARZ~1.GOL\USTAWI~1\Temp\Katalog%20tymczasowy%203%20dla%20Papiery_220307_Dodatkowe.zip\Papier%20do%20korespondencji%20wewnetrznej%20Dodatk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6AF80-67BB-4A53-83FE-44B537E01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do korespondencji wewnetrznej Dodatkowy.dot</Template>
  <TotalTime>1</TotalTime>
  <Pages>5</Pages>
  <Words>1146</Words>
  <Characters>6881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Company>LOOKSAR</Company>
  <LinksUpToDate>false</LinksUpToDate>
  <CharactersWithSpaces>8011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>katarzyna.golczyk</dc:creator>
  <cp:lastModifiedBy>Majcherek Krzysztof</cp:lastModifiedBy>
  <cp:revision>2</cp:revision>
  <cp:lastPrinted>2013-08-23T08:46:00Z</cp:lastPrinted>
  <dcterms:created xsi:type="dcterms:W3CDTF">2021-04-26T11:31:00Z</dcterms:created>
  <dcterms:modified xsi:type="dcterms:W3CDTF">2021-04-26T11:31:00Z</dcterms:modified>
</cp:coreProperties>
</file>